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640" w:firstLineChars="200"/>
        <w:jc w:val="center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12255500</wp:posOffset>
            </wp:positionV>
            <wp:extent cx="419100" cy="330200"/>
            <wp:effectExtent l="0" t="0" r="0" b="12700"/>
            <wp:wrapNone/>
            <wp:docPr id="101024" name="图片 10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24" name="图片 1010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  <w:t>八年级物理</w:t>
      </w: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</w:rPr>
        <w:t>第</w:t>
      </w: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  <w:t>一章</w:t>
      </w: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  <w:t>闯关练习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 w:val="0"/>
          <w:bCs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sz w:val="24"/>
          <w:szCs w:val="24"/>
          <w:lang w:val="en-US" w:eastAsia="zh-CN"/>
        </w:rPr>
        <w:t>（考试时间：45 分钟；满分：100分）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单项选择题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（本题满分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分，共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个小题，每小题2分）：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．如图所示，小雨测量木块的长度,不正确的是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290195</wp:posOffset>
            </wp:positionH>
            <wp:positionV relativeFrom="paragraph">
              <wp:posOffset>132715</wp:posOffset>
            </wp:positionV>
            <wp:extent cx="1491615" cy="963930"/>
            <wp:effectExtent l="0" t="0" r="13335" b="7620"/>
            <wp:wrapNone/>
            <wp:docPr id="490" name="Picture 1976" descr="665248133034683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Picture 1976" descr="66524813303468319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1615" cy="96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A.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0刻线磨损了的刻度尺也可以使用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B.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读数时，正确的视线方向是b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木块的长度是2、30cm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D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该刻度尺的分度值是1cm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如下图所示，联合收割机和车辆实施收割作业的情境，下列说法中错误的是（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123825</wp:posOffset>
            </wp:positionV>
            <wp:extent cx="1285875" cy="1442720"/>
            <wp:effectExtent l="0" t="0" r="9525" b="5080"/>
            <wp:wrapNone/>
            <wp:docPr id="48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A．以车辆为参照物，收割机是静止的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B．以地面为参照物，车辆是运动的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C．以收割机为参照物，车辆是运动的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D．收割机相对于地面是运动的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在体育测试过程中，以下选项正确的是（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A. 跳远测试时，必须选用分度值为1mm的刻度尺进行测量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B. 小明在50m测试中看到旁边的看台向后运动，选取的参照物是跑道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C. 小明50m测试的成绩是7s，则他的平均速度为6.25m/s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D. 1000m测试小明的平均速度为5m/s、小亮的成绩是240s，小明更快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．下列有关误差的说法中，正确的是(　　)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A．多次测量取平均值可以减小误差  B．误差就是测量中产生的错误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C．只要认真测量，就可以避免误差  D．选用精密的测量仪器可以消除误差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．甲、乙两人同时从同一起跑线出发，同向做匀速直线运动，某时刻他们的位置如图3所示，图4中能正确反映两人运动距离与时间关系的是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  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17145</wp:posOffset>
            </wp:positionV>
            <wp:extent cx="3804920" cy="753110"/>
            <wp:effectExtent l="0" t="0" r="5080" b="8890"/>
            <wp:wrapTight wrapText="bothSides">
              <wp:wrapPolygon>
                <wp:start x="21591" y="-2"/>
                <wp:lineTo x="0" y="0"/>
                <wp:lineTo x="0" y="21600"/>
                <wp:lineTo x="21591" y="21602"/>
                <wp:lineTo x="8" y="21602"/>
                <wp:lineTo x="21599" y="21600"/>
                <wp:lineTo x="21599" y="0"/>
                <wp:lineTo x="8" y="-2"/>
                <wp:lineTo x="21591" y="-2"/>
              </wp:wrapPolygon>
            </wp:wrapTight>
            <wp:docPr id="4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49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关于匀速直线运动的速度公式v＝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42875" cy="390525"/>
            <wp:effectExtent l="0" t="0" r="9525" b="9525"/>
            <wp:docPr id="491" name="图片 98" descr="§12.2《运动的快慢》导学案 - 张伟永 - 初中物理张伟永的博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图片 98" descr="§12.2《运动的快慢》导学案 - 张伟永 - 初中物理张伟永的博客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，下列说法正确的是（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A．物体运动的速度v越大，通过的路程s越长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B．物体运动的速度v越大，所用的时间t越少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C．物体运动的速度与路程成正比，与时间成反比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D．物体v由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42875" cy="390525"/>
            <wp:effectExtent l="0" t="0" r="9525" b="9525"/>
            <wp:docPr id="492" name="图片 99" descr="§12.2《运动的快慢》导学案 - 张伟永 - 初中物理张伟永的博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图片 99" descr="§12.2《运动的快慢》导学案 - 张伟永 - 初中物理张伟永的博客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决定，但与s、t的大小无关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．两物体做匀速直线运动，甲、乙的路程之比为5∶4，运动时间之比为2∶3，甲、乙的速度之比是(　　)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A．15∶8  B．6∶5  C．5∶6  D．8∶15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（2017•李沧期末）汽车速度是36千米/小时，优秀短跑运动员的速度是10米/秒，在平直公路上行驶的自行车每分钟通过0.6千米的路程，三者速度相比较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A．自行车的速度最大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B．短跑运动员速度大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C．汽车速度最大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D．三者速度一样大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．甲、乙两辆车同时从同一地点向西做直线运动，它们的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-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图像如图。由图像可知（　　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285875" cy="885825"/>
            <wp:effectExtent l="0" t="0" r="9525" b="9525"/>
            <wp:docPr id="499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i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A．0~3s内，甲乙两车都做匀速直线运动，且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i/>
          <w:color w:val="auto"/>
          <w:sz w:val="24"/>
          <w:szCs w:val="24"/>
          <w:vertAlign w:val="subscript"/>
        </w:rPr>
        <w:t>甲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&lt;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i/>
          <w:color w:val="auto"/>
          <w:sz w:val="24"/>
          <w:szCs w:val="24"/>
          <w:vertAlign w:val="subscript"/>
        </w:rPr>
        <w:t>乙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B．0~5s内，乙车的平均速度是5m/s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C．3~5s内，以甲车为参照物，乙车是静止的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500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D．第5s时，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i/>
          <w:color w:val="auto"/>
          <w:sz w:val="24"/>
          <w:szCs w:val="24"/>
          <w:vertAlign w:val="subscript"/>
        </w:rPr>
        <w:t>甲=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i/>
          <w:color w:val="auto"/>
          <w:sz w:val="24"/>
          <w:szCs w:val="24"/>
          <w:vertAlign w:val="subscript"/>
        </w:rPr>
        <w:t>乙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一个物体在运动过程中前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25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4" o:title="eqId56d266a04f3dc7483eddbc26c5e487d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路程的平均速度为1m/s,后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26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6" o:title="eqId8b2a698891d42c70b597f0da4f215f0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路程的平均速度为2m/s,则该物体全程的平均速度为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A．1.4 m/s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B．1.5m/s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C．1.6m/s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D．1.75m/s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二、不定项选择题:（本题满分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分，共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个小题）：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每小题中至少有一个选项是正确的（每小题全选对得3分，漏选得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分，选错或不选得0分）。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.下列物理概念说法正确的是:(    )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A.速度等于运动物体在单位时间内通过的路程 B.同一物体是运动还是静止,取决于所选的参照物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C.选择不同的参照物,物体的运动状态一定不同 D.匀速直线运动中路程和时间的比值一定不变.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李华在斑马线路口站立等人行绿灯，马路宽度为25m，人行绿灯时间为20s，下列说法正确的是（　　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380490" cy="1147445"/>
            <wp:effectExtent l="0" t="0" r="10160" b="14605"/>
            <wp:docPr id="501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图片 10000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A．以行驶的汽车为参照物李华是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运动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B．以红绿信号灯为参照物李华是运动的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C．人行绿灯时间越短，人通过此马路越安全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D．等绿灯亮后李华至少以1.25m/s的平均速度才能安全通过马路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200150" cy="868680"/>
            <wp:effectExtent l="0" t="0" r="0" b="7620"/>
            <wp:docPr id="493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图片 1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一辆小轿车在公路上行驶，经过如图所示的标志牌,下列说法正确的是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标志牌中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340995" cy="304800"/>
            <wp:effectExtent l="0" t="0" r="1905" b="0"/>
            <wp:docPr id="494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图片 10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，表示的含义是限制车速不超过40m/s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小轿车行驶过程中，以汽车为参照物，标志牌是运动的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小轿车若按规定速度行驶，轿车行驶到至少需要0.2h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小轿车在行驶过程经过一高架桥时200m内所用时间为10s，则它的速度已经超过标志牌中的限速。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如图记录了甲、乙两辆汽车在平直公路上行驶时，在某段时间内的运动过程,关于甲、乙两车的运动情况，说法正确的是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A．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前10s内甲车运动的路程大于乙车运动的路程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B．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乙车到达600m处所用时间大于甲车达此处所用时间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C．乙车在做匀速直线运动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D．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甲、乙两车在40s内的平均速度相同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mc:AlternateContent>
          <mc:Choice Requires="wpg">
            <w:drawing>
              <wp:inline distT="0" distB="0" distL="114300" distR="114300">
                <wp:extent cx="2801620" cy="1065530"/>
                <wp:effectExtent l="1270" t="0" r="0" b="0"/>
                <wp:docPr id="427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1620" cy="1065530"/>
                          <a:chOff x="0" y="0"/>
                          <a:chExt cx="4412" cy="1678"/>
                        </a:xfrm>
                      </wpg:grpSpPr>
                      <wpg:grpSp>
                        <wpg:cNvPr id="213" name="Group 22"/>
                        <wpg:cNvGrpSpPr/>
                        <wpg:grpSpPr>
                          <a:xfrm>
                            <a:off x="0" y="0"/>
                            <a:ext cx="4412" cy="780"/>
                            <a:chOff x="0" y="0"/>
                            <a:chExt cx="4412" cy="780"/>
                          </a:xfrm>
                        </wpg:grpSpPr>
                        <wpg:grpSp>
                          <wpg:cNvPr id="39" name="Group 23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6" y="220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22" name="Group 24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1" name="Rectangle 2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11" name="Group 2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2" name="Oval 2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" name="Freeform 2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4" name="Freeform 2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5" name="Freeform 3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6" name="Freeform 3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7" name="Oval 3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10" name="Group 33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8" name="Oval 34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9" name="Oval 35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21" name="Group 3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12" name="Oval 3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3" name="Freeform 3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4" name="Freeform 3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5" name="Freeform 4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6" name="Freeform 4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7" name="Oval 4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20" name="Group 43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18" name="Oval 44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19" name="Oval 45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23" name="Rectangle 46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38" name="Group 47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24" name="Freeform 4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25" name="Freeform 4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26" name="Freeform 5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36" name="Group 51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27" name="Oval 5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8" name="Freeform 5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9" name="Freeform 5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0" name="Freeform 5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1" name="Freeform 5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2" name="Oval 5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35" name="Group 58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33" name="Oval 59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34" name="Oval 60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37" name="Freeform 6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s:wsp>
                          <wps:cNvPr id="40" name="AutoShape 62"/>
                          <wps:cNvCnPr/>
                          <wps:spPr>
                            <a:xfrm>
                              <a:off x="0" y="372"/>
                              <a:ext cx="395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41" name="AutoShape 63"/>
                          <wps:cNvCnPr/>
                          <wps:spPr>
                            <a:xfrm>
                              <a:off x="1271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42" name="AutoShape 64"/>
                          <wps:cNvCnPr/>
                          <wps:spPr>
                            <a:xfrm>
                              <a:off x="492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43" name="AutoShape 65"/>
                          <wps:cNvCnPr/>
                          <wps:spPr>
                            <a:xfrm>
                              <a:off x="2829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44" name="AutoShape 66"/>
                          <wps:cNvCnPr/>
                          <wps:spPr>
                            <a:xfrm>
                              <a:off x="2050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45" name="AutoShape 67"/>
                          <wps:cNvCnPr/>
                          <wps:spPr>
                            <a:xfrm>
                              <a:off x="3608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46" name="Text Box 68"/>
                          <wps:cNvSpPr txBox="1"/>
                          <wps:spPr>
                            <a:xfrm>
                              <a:off x="425" y="540"/>
                              <a:ext cx="95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47" name="Text Box 69"/>
                          <wps:cNvSpPr txBox="1"/>
                          <wps:spPr>
                            <a:xfrm>
                              <a:off x="433" y="21"/>
                              <a:ext cx="95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48" name="Text Box 70"/>
                          <wps:cNvSpPr txBox="1"/>
                          <wps:spPr>
                            <a:xfrm>
                              <a:off x="1116" y="0"/>
                              <a:ext cx="277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10s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49" name="Text Box 71"/>
                          <wps:cNvSpPr txBox="1"/>
                          <wps:spPr>
                            <a:xfrm>
                              <a:off x="1902" y="0"/>
                              <a:ext cx="277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20s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50" name="Text Box 72"/>
                          <wps:cNvSpPr txBox="1"/>
                          <wps:spPr>
                            <a:xfrm>
                              <a:off x="2689" y="0"/>
                              <a:ext cx="277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30s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51" name="Text Box 73"/>
                          <wps:cNvSpPr txBox="1"/>
                          <wps:spPr>
                            <a:xfrm>
                              <a:off x="3476" y="0"/>
                              <a:ext cx="277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40s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g:grpSp>
                          <wpg:cNvPr id="90" name="Group 74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769" y="222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73" name="Group 75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52" name="Rectangle 7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62" name="Group 7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53" name="Oval 7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54" name="Freeform 7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55" name="Freeform 8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56" name="Freeform 8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57" name="Freeform 8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58" name="Oval 8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61" name="Group 8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59" name="Oval 85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60" name="Oval 86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72" name="Group 8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63" name="Oval 8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64" name="Freeform 8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65" name="Freeform 9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66" name="Freeform 9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67" name="Freeform 9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68" name="Oval 9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71" name="Group 9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69" name="Oval 95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70" name="Oval 96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74" name="Rectangle 97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89" name="Group 98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75" name="Freeform 9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76" name="Freeform 10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77" name="Freeform 10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87" name="Group 102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78" name="Oval 10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79" name="Freeform 10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80" name="Freeform 10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81" name="Freeform 10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82" name="Freeform 10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83" name="Oval 10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86" name="Group 109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84" name="Oval 110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85" name="Oval 111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88" name="Freeform 11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g:grpSp>
                          <wpg:cNvPr id="129" name="Group 113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1545" y="222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112" name="Group 114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91" name="Rectangle 11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101" name="Group 11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92" name="Oval 11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93" name="Freeform 11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94" name="Freeform 11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95" name="Freeform 12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96" name="Freeform 12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97" name="Oval 12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100" name="Group 123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98" name="Oval 124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99" name="Oval 125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111" name="Group 12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102" name="Oval 12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03" name="Freeform 12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04" name="Freeform 12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05" name="Freeform 13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06" name="Freeform 13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07" name="Oval 13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110" name="Group 133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108" name="Oval 134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109" name="Oval 135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113" name="Rectangle 136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128" name="Group 137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114" name="Freeform 13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115" name="Freeform 13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116" name="Freeform 14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126" name="Group 141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117" name="Oval 14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18" name="Freeform 14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19" name="Freeform 14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20" name="Freeform 14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21" name="Freeform 14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22" name="Oval 14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125" name="Group 148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123" name="Oval 149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124" name="Oval 150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127" name="Freeform 15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g:grpSp>
                          <wpg:cNvPr id="168" name="Group 152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2322" y="222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151" name="Group 153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130" name="Rectangle 15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140" name="Group 155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131" name="Oval 15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32" name="Freeform 15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33" name="Freeform 15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34" name="Freeform 15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35" name="Freeform 16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36" name="Oval 16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139" name="Group 162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137" name="Oval 163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138" name="Oval 164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150" name="Group 165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141" name="Oval 16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42" name="Freeform 16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43" name="Freeform 16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44" name="Freeform 16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45" name="Freeform 17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46" name="Oval 17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149" name="Group 172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147" name="Oval 173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148" name="Oval 174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152" name="Rectangle 175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167" name="Group 176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153" name="Freeform 17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154" name="Freeform 17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155" name="Freeform 17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165" name="Group 180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156" name="Oval 18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57" name="Freeform 18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58" name="Freeform 18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59" name="Freeform 18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60" name="Freeform 18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61" name="Oval 18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164" name="Group 187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162" name="Oval 188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163" name="Oval 189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166" name="Freeform 19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g:grpSp>
                          <wpg:cNvPr id="207" name="Group 191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3099" y="222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190" name="Group 192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169" name="Rectangle 19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179" name="Group 194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170" name="Oval 19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71" name="Freeform 19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72" name="Freeform 19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73" name="Freeform 19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74" name="Freeform 19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75" name="Oval 20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178" name="Group 201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176" name="Oval 202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177" name="Oval 203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189" name="Group 204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180" name="Oval 20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81" name="Freeform 20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82" name="Freeform 20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83" name="Freeform 20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84" name="Freeform 20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85" name="Oval 21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188" name="Group 211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186" name="Oval 212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187" name="Oval 213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191" name="Rectangle 214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206" name="Group 215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192" name="Freeform 21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193" name="Freeform 21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194" name="Freeform 21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204" name="Group 21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195" name="Oval 22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96" name="Freeform 22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97" name="Freeform 22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98" name="Freeform 22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199" name="Freeform 22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00" name="Oval 22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203" name="Group 22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201" name="Oval 227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202" name="Oval 228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205" name="Freeform 22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s:wsp>
                          <wps:cNvPr id="208" name="Text Box 230"/>
                          <wps:cNvSpPr txBox="1"/>
                          <wps:spPr>
                            <a:xfrm>
                              <a:off x="1041" y="519"/>
                              <a:ext cx="422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300m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09" name="Text Box 231"/>
                          <wps:cNvSpPr txBox="1"/>
                          <wps:spPr>
                            <a:xfrm>
                              <a:off x="1859" y="519"/>
                              <a:ext cx="422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600m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10" name="Text Box 232"/>
                          <wps:cNvSpPr txBox="1"/>
                          <wps:spPr>
                            <a:xfrm>
                              <a:off x="2642" y="519"/>
                              <a:ext cx="422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900m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11" name="Text Box 233"/>
                          <wps:cNvSpPr txBox="1"/>
                          <wps:spPr>
                            <a:xfrm>
                              <a:off x="3426" y="519"/>
                              <a:ext cx="572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1200m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12" name="Text Box 234"/>
                          <wps:cNvSpPr txBox="1"/>
                          <wps:spPr>
                            <a:xfrm>
                              <a:off x="4007" y="237"/>
                              <a:ext cx="405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甲车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</wpg:grpSp>
                      <wpg:grpSp>
                        <wpg:cNvPr id="426" name="Group 235"/>
                        <wpg:cNvGrpSpPr/>
                        <wpg:grpSpPr>
                          <a:xfrm>
                            <a:off x="0" y="898"/>
                            <a:ext cx="4412" cy="780"/>
                            <a:chOff x="0" y="0"/>
                            <a:chExt cx="4412" cy="780"/>
                          </a:xfrm>
                        </wpg:grpSpPr>
                        <wpg:grpSp>
                          <wpg:cNvPr id="252" name="Group 236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6" y="220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235" name="Group 237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214" name="Rectangle 23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224" name="Group 23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215" name="Oval 24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16" name="Freeform 24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17" name="Freeform 24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18" name="Freeform 24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19" name="Freeform 24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20" name="Oval 24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223" name="Group 24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221" name="Oval 247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222" name="Oval 248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234" name="Group 24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225" name="Oval 25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26" name="Freeform 25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27" name="Freeform 25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28" name="Freeform 25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29" name="Freeform 25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30" name="Oval 25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233" name="Group 25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231" name="Oval 257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232" name="Oval 258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236" name="Rectangle 259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251" name="Group 260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237" name="Freeform 26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238" name="Freeform 26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239" name="Freeform 26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249" name="Group 264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240" name="Oval 26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41" name="Freeform 26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42" name="Freeform 26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43" name="Freeform 26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44" name="Freeform 26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45" name="Oval 27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248" name="Group 271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246" name="Oval 272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247" name="Oval 273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250" name="Freeform 27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s:wsp>
                          <wps:cNvPr id="253" name="AutoShape 275"/>
                          <wps:cNvCnPr/>
                          <wps:spPr>
                            <a:xfrm>
                              <a:off x="0" y="372"/>
                              <a:ext cx="395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54" name="AutoShape 276"/>
                          <wps:cNvCnPr/>
                          <wps:spPr>
                            <a:xfrm>
                              <a:off x="1061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55" name="AutoShape 277"/>
                          <wps:cNvCnPr/>
                          <wps:spPr>
                            <a:xfrm>
                              <a:off x="492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56" name="AutoShape 278"/>
                          <wps:cNvCnPr/>
                          <wps:spPr>
                            <a:xfrm>
                              <a:off x="2556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57" name="AutoShape 279"/>
                          <wps:cNvCnPr/>
                          <wps:spPr>
                            <a:xfrm>
                              <a:off x="1693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58" name="AutoShape 280"/>
                          <wps:cNvCnPr/>
                          <wps:spPr>
                            <a:xfrm>
                              <a:off x="3608" y="372"/>
                              <a:ext cx="0" cy="143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259" name="Text Box 281"/>
                          <wps:cNvSpPr txBox="1"/>
                          <wps:spPr>
                            <a:xfrm>
                              <a:off x="425" y="540"/>
                              <a:ext cx="95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60" name="Text Box 282"/>
                          <wps:cNvSpPr txBox="1"/>
                          <wps:spPr>
                            <a:xfrm>
                              <a:off x="433" y="21"/>
                              <a:ext cx="95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61" name="Text Box 283"/>
                          <wps:cNvSpPr txBox="1"/>
                          <wps:spPr>
                            <a:xfrm>
                              <a:off x="906" y="0"/>
                              <a:ext cx="277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10s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62" name="Text Box 284"/>
                          <wps:cNvSpPr txBox="1"/>
                          <wps:spPr>
                            <a:xfrm>
                              <a:off x="1545" y="0"/>
                              <a:ext cx="277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20s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63" name="Text Box 285"/>
                          <wps:cNvSpPr txBox="1"/>
                          <wps:spPr>
                            <a:xfrm>
                              <a:off x="2416" y="0"/>
                              <a:ext cx="277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30s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64" name="Text Box 286"/>
                          <wps:cNvSpPr txBox="1"/>
                          <wps:spPr>
                            <a:xfrm>
                              <a:off x="3476" y="0"/>
                              <a:ext cx="277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40s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g:grpSp>
                          <wpg:cNvPr id="303" name="Group 287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559" y="222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286" name="Group 288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265" name="Rectangle 28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275" name="Group 290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266" name="Oval 29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67" name="Freeform 29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68" name="Freeform 29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69" name="Freeform 29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70" name="Freeform 29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71" name="Oval 29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274" name="Group 297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272" name="Oval 298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273" name="Oval 299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285" name="Group 300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276" name="Oval 30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77" name="Freeform 30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78" name="Freeform 30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79" name="Freeform 30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80" name="Freeform 30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81" name="Oval 30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284" name="Group 307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282" name="Oval 308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283" name="Oval 309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287" name="Rectangle 310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302" name="Group 311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288" name="Freeform 31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289" name="Freeform 31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290" name="Freeform 31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300" name="Group 315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291" name="Oval 31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92" name="Freeform 31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93" name="Freeform 31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94" name="Freeform 31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95" name="Freeform 32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296" name="Oval 32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299" name="Group 322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297" name="Oval 323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298" name="Oval 324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301" name="Freeform 32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g:grpSp>
                          <wpg:cNvPr id="342" name="Group 326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1188" y="222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325" name="Group 327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304" name="Rectangle 32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314" name="Group 32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305" name="Oval 33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06" name="Freeform 33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07" name="Freeform 33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08" name="Freeform 33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09" name="Freeform 33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10" name="Oval 33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313" name="Group 33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311" name="Oval 337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312" name="Oval 338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324" name="Group 33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315" name="Oval 34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16" name="Freeform 34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17" name="Freeform 34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18" name="Freeform 34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19" name="Freeform 34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20" name="Oval 34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323" name="Group 34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321" name="Oval 347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322" name="Oval 348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326" name="Rectangle 349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341" name="Group 350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327" name="Freeform 35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328" name="Freeform 35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329" name="Freeform 35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339" name="Group 354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330" name="Oval 35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31" name="Freeform 35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32" name="Freeform 35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33" name="Freeform 35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34" name="Freeform 35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35" name="Oval 36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338" name="Group 361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336" name="Oval 362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337" name="Oval 363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340" name="Freeform 36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g:grpSp>
                          <wpg:cNvPr id="381" name="Group 365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2049" y="222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364" name="Group 366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343" name="Rectangle 36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353" name="Group 368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344" name="Oval 36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45" name="Freeform 37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46" name="Freeform 37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47" name="Freeform 37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48" name="Freeform 37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49" name="Oval 37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352" name="Group 375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350" name="Oval 376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351" name="Oval 377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363" name="Group 378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354" name="Oval 37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55" name="Freeform 38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56" name="Freeform 38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57" name="Freeform 38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58" name="Freeform 38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59" name="Oval 38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362" name="Group 385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360" name="Oval 386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361" name="Oval 387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365" name="Rectangle 388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380" name="Group 389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366" name="Freeform 39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367" name="Freeform 39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368" name="Freeform 39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378" name="Group 393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369" name="Oval 39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70" name="Freeform 39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71" name="Freeform 39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72" name="Freeform 39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73" name="Freeform 39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74" name="Oval 39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377" name="Group 400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375" name="Oval 401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376" name="Oval 402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379" name="Freeform 40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g:grpSp>
                          <wpg:cNvPr id="420" name="Group 404"/>
                          <wpg:cNvGrpSpPr>
                            <a:grpSpLocks noChangeAspect="1"/>
                          </wpg:cNvGrpSpPr>
                          <wpg:grpSpPr>
                            <a:xfrm rot="21595191" flipH="1">
                              <a:off x="3099" y="222"/>
                              <a:ext cx="492" cy="136"/>
                              <a:chOff x="0" y="0"/>
                              <a:chExt cx="4840" cy="1320"/>
                            </a:xfrm>
                          </wpg:grpSpPr>
                          <wpg:grpSp>
                            <wpg:cNvPr id="403" name="Group 405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692" y="53"/>
                                <a:ext cx="3148" cy="1247"/>
                                <a:chOff x="0" y="0"/>
                                <a:chExt cx="3148" cy="1247"/>
                              </a:xfrm>
                            </wpg:grpSpPr>
                            <wps:wsp>
                              <wps:cNvPr id="382" name="Rectangle 40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48" cy="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392" name="Group 40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23" y="597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383" name="Oval 40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84" name="Freeform 40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85" name="Freeform 41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86" name="Freeform 41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87" name="Freeform 41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88" name="Oval 41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391" name="Group 41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389" name="Oval 415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390" name="Oval 416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g:grpSp>
                              <wpg:cNvPr id="402" name="Group 41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2141" y="597"/>
                                  <a:ext cx="645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393" name="Oval 41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94" name="Freeform 419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95" name="Freeform 420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96" name="Freeform 421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97" name="Freeform 42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398" name="Oval 42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401" name="Group 42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399" name="Oval 425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400" name="Oval 426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</wpg:grpSp>
                          <wps:wsp>
                            <wps:cNvPr id="404" name="Rectangle 427"/>
                            <wps:cNvSpPr>
                              <a:spLocks noChangeAspect="1"/>
                            </wps:cNvSpPr>
                            <wps:spPr>
                              <a:xfrm>
                                <a:off x="1497" y="650"/>
                                <a:ext cx="210" cy="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2E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bodyPr wrap="square" upright="1"/>
                          </wps:wsp>
                          <wpg:grpSp>
                            <wpg:cNvPr id="419" name="Group 428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1497" cy="1320"/>
                                <a:chOff x="0" y="0"/>
                                <a:chExt cx="1497" cy="1320"/>
                              </a:xfrm>
                            </wpg:grpSpPr>
                            <wps:wsp>
                              <wps:cNvPr id="405" name="Freeform 42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30" y="0"/>
                                  <a:ext cx="967" cy="50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4" y="0"/>
                                    </a:cxn>
                                    <a:cxn ang="0">
                                      <a:pos x="967" y="3"/>
                                    </a:cxn>
                                    <a:cxn ang="0">
                                      <a:pos x="967" y="508"/>
                                    </a:cxn>
                                    <a:cxn ang="0">
                                      <a:pos x="0" y="508"/>
                                    </a:cxn>
                                    <a:cxn ang="0">
                                      <a:pos x="464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406" name="Freeform 43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488"/>
                                  <a:ext cx="1497" cy="45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2" y="0"/>
                                    </a:cxn>
                                    <a:cxn ang="0">
                                      <a:pos x="1497" y="3"/>
                                    </a:cxn>
                                    <a:cxn ang="0">
                                      <a:pos x="1497" y="455"/>
                                    </a:cxn>
                                    <a:cxn ang="0">
                                      <a:pos x="0" y="440"/>
                                    </a:cxn>
                                    <a:cxn ang="0">
                                      <a:pos x="152" y="0"/>
                                    </a:cxn>
                                  </a:cxnLst>
                                  <a:pathLst>
                                    <a:path w="1497" h="455">
                                      <a:moveTo>
                                        <a:pt x="152" y="0"/>
                                      </a:moveTo>
                                      <a:lnTo>
                                        <a:pt x="1497" y="3"/>
                                      </a:lnTo>
                                      <a:lnTo>
                                        <a:pt x="1497" y="455"/>
                                      </a:lnTo>
                                      <a:lnTo>
                                        <a:pt x="0" y="440"/>
                                      </a:lnTo>
                                      <a:lnTo>
                                        <a:pt x="1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s:wsp>
                              <wps:cNvPr id="407" name="Freeform 43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840" y="178"/>
                                  <a:ext cx="515" cy="27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7" y="0"/>
                                    </a:cxn>
                                    <a:cxn ang="0">
                                      <a:pos x="515" y="2"/>
                                    </a:cxn>
                                    <a:cxn ang="0">
                                      <a:pos x="515" y="270"/>
                                    </a:cxn>
                                    <a:cxn ang="0">
                                      <a:pos x="0" y="270"/>
                                    </a:cxn>
                                    <a:cxn ang="0">
                                      <a:pos x="247" y="0"/>
                                    </a:cxn>
                                  </a:cxnLst>
                                  <a:pathLst>
                                    <a:path w="967" h="874">
                                      <a:moveTo>
                                        <a:pt x="464" y="0"/>
                                      </a:moveTo>
                                      <a:lnTo>
                                        <a:pt x="967" y="6"/>
                                      </a:lnTo>
                                      <a:lnTo>
                                        <a:pt x="967" y="874"/>
                                      </a:lnTo>
                                      <a:lnTo>
                                        <a:pt x="0" y="874"/>
                                      </a:lnTo>
                                      <a:lnTo>
                                        <a:pt x="4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  <wpg:grpSp>
                              <wpg:cNvPr id="417" name="Group 432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355" y="670"/>
                                  <a:ext cx="644" cy="650"/>
                                  <a:chOff x="0" y="0"/>
                                  <a:chExt cx="1612" cy="1627"/>
                                </a:xfrm>
                              </wpg:grpSpPr>
                              <wps:wsp>
                                <wps:cNvPr id="408" name="Oval 433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612" cy="162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409" name="Freeform 434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80" y="1057"/>
                                    <a:ext cx="28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23"/>
                                      </a:cxn>
                                      <a:cxn ang="0">
                                        <a:pos x="107" y="0"/>
                                      </a:cxn>
                                      <a:cxn ang="0">
                                        <a:pos x="175" y="0"/>
                                      </a:cxn>
                                      <a:cxn ang="0">
                                        <a:pos x="280" y="335"/>
                                      </a:cxn>
                                      <a:cxn ang="0">
                                        <a:pos x="145" y="348"/>
                                      </a:cxn>
                                      <a:cxn ang="0">
                                        <a:pos x="0" y="323"/>
                                      </a:cxn>
                                    </a:cxnLst>
                                    <a:pathLst>
                                      <a:path w="280" h="348">
                                        <a:moveTo>
                                          <a:pt x="0" y="323"/>
                                        </a:moveTo>
                                        <a:lnTo>
                                          <a:pt x="107" y="0"/>
                                        </a:lnTo>
                                        <a:lnTo>
                                          <a:pt x="175" y="0"/>
                                        </a:lnTo>
                                        <a:lnTo>
                                          <a:pt x="280" y="335"/>
                                        </a:lnTo>
                                        <a:lnTo>
                                          <a:pt x="145" y="348"/>
                                        </a:lnTo>
                                        <a:lnTo>
                                          <a:pt x="0" y="3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410" name="Freeform 43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662" y="217"/>
                                    <a:ext cx="290" cy="34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5"/>
                                      </a:cxn>
                                      <a:cxn ang="0">
                                        <a:pos x="115" y="348"/>
                                      </a:cxn>
                                      <a:cxn ang="0">
                                        <a:pos x="185" y="348"/>
                                      </a:cxn>
                                      <a:cxn ang="0">
                                        <a:pos x="290" y="15"/>
                                      </a:cxn>
                                      <a:cxn ang="0">
                                        <a:pos x="150" y="0"/>
                                      </a:cxn>
                                      <a:cxn ang="0">
                                        <a:pos x="0" y="25"/>
                                      </a:cxn>
                                    </a:cxnLst>
                                    <a:pathLst>
                                      <a:path w="290" h="348">
                                        <a:moveTo>
                                          <a:pt x="0" y="25"/>
                                        </a:moveTo>
                                        <a:lnTo>
                                          <a:pt x="115" y="348"/>
                                        </a:lnTo>
                                        <a:lnTo>
                                          <a:pt x="185" y="34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150" y="0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411" name="Freeform 43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047" y="662"/>
                                    <a:ext cx="348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23" y="0"/>
                                      </a:cxn>
                                      <a:cxn ang="0">
                                        <a:pos x="0" y="113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333" y="283"/>
                                      </a:cxn>
                                      <a:cxn ang="0">
                                        <a:pos x="348" y="148"/>
                                      </a:cxn>
                                      <a:cxn ang="0">
                                        <a:pos x="323" y="0"/>
                                      </a:cxn>
                                    </a:cxnLst>
                                    <a:pathLst>
                                      <a:path w="348" h="283">
                                        <a:moveTo>
                                          <a:pt x="323" y="0"/>
                                        </a:moveTo>
                                        <a:lnTo>
                                          <a:pt x="0" y="113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333" y="283"/>
                                        </a:lnTo>
                                        <a:lnTo>
                                          <a:pt x="348" y="148"/>
                                        </a:lnTo>
                                        <a:lnTo>
                                          <a:pt x="3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412" name="Freeform 43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20" y="662"/>
                                    <a:ext cx="347" cy="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5" y="0"/>
                                      </a:cxn>
                                      <a:cxn ang="0">
                                        <a:pos x="347" y="113"/>
                                      </a:cxn>
                                      <a:cxn ang="0">
                                        <a:pos x="347" y="180"/>
                                      </a:cxn>
                                      <a:cxn ang="0">
                                        <a:pos x="15" y="283"/>
                                      </a:cxn>
                                      <a:cxn ang="0">
                                        <a:pos x="0" y="148"/>
                                      </a:cxn>
                                      <a:cxn ang="0">
                                        <a:pos x="25" y="0"/>
                                      </a:cxn>
                                    </a:cxnLst>
                                    <a:pathLst>
                                      <a:path w="347" h="283">
                                        <a:moveTo>
                                          <a:pt x="25" y="0"/>
                                        </a:moveTo>
                                        <a:lnTo>
                                          <a:pt x="347" y="113"/>
                                        </a:lnTo>
                                        <a:lnTo>
                                          <a:pt x="347" y="180"/>
                                        </a:lnTo>
                                        <a:lnTo>
                                          <a:pt x="15" y="283"/>
                                        </a:lnTo>
                                        <a:lnTo>
                                          <a:pt x="0" y="148"/>
                                        </a:lnTo>
                                        <a:lnTo>
                                          <a:pt x="2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s:wsp>
                                <wps:cNvPr id="413" name="Oval 43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17" y="212"/>
                                    <a:ext cx="1165" cy="1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E2E2E2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wrap="square" upright="1"/>
                              </wps:wsp>
                              <wpg:grpSp>
                                <wpg:cNvPr id="416" name="Group 439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582" y="577"/>
                                    <a:ext cx="443" cy="450"/>
                                    <a:chOff x="0" y="0"/>
                                    <a:chExt cx="443" cy="450"/>
                                  </a:xfrm>
                                </wpg:grpSpPr>
                                <wps:wsp>
                                  <wps:cNvPr id="414" name="Oval 440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443" cy="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  <wps:wsp>
                                  <wps:cNvPr id="415" name="Oval 441"/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93" y="95"/>
                                      <a:ext cx="250" cy="26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E2E2E2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upright="1"/>
                                </wps:wsp>
                              </wpg:grpSp>
                            </wpg:grpSp>
                            <wps:wsp>
                              <wps:cNvPr id="418" name="Freeform 44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59" y="229"/>
                                  <a:ext cx="176" cy="2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9" y="143"/>
                                    </a:cxn>
                                    <a:cxn ang="0">
                                      <a:pos x="31" y="120"/>
                                    </a:cxn>
                                    <a:cxn ang="0">
                                      <a:pos x="23" y="82"/>
                                    </a:cxn>
                                    <a:cxn ang="0">
                                      <a:pos x="23" y="46"/>
                                    </a:cxn>
                                    <a:cxn ang="0">
                                      <a:pos x="29" y="23"/>
                                    </a:cxn>
                                    <a:cxn ang="0">
                                      <a:pos x="43" y="8"/>
                                    </a:cxn>
                                    <a:cxn ang="0">
                                      <a:pos x="70" y="0"/>
                                    </a:cxn>
                                    <a:cxn ang="0">
                                      <a:pos x="97" y="4"/>
                                    </a:cxn>
                                    <a:cxn ang="0">
                                      <a:pos x="118" y="16"/>
                                    </a:cxn>
                                    <a:cxn ang="0">
                                      <a:pos x="138" y="43"/>
                                    </a:cxn>
                                    <a:cxn ang="0">
                                      <a:pos x="158" y="77"/>
                                    </a:cxn>
                                    <a:cxn ang="0">
                                      <a:pos x="173" y="124"/>
                                    </a:cxn>
                                    <a:cxn ang="0">
                                      <a:pos x="176" y="163"/>
                                    </a:cxn>
                                    <a:cxn ang="0">
                                      <a:pos x="172" y="196"/>
                                    </a:cxn>
                                    <a:cxn ang="0">
                                      <a:pos x="158" y="211"/>
                                    </a:cxn>
                                    <a:cxn ang="0">
                                      <a:pos x="132" y="219"/>
                                    </a:cxn>
                                    <a:cxn ang="0">
                                      <a:pos x="103" y="218"/>
                                    </a:cxn>
                                    <a:cxn ang="0">
                                      <a:pos x="78" y="198"/>
                                    </a:cxn>
                                    <a:cxn ang="0">
                                      <a:pos x="58" y="176"/>
                                    </a:cxn>
                                    <a:cxn ang="0">
                                      <a:pos x="54" y="168"/>
                                    </a:cxn>
                                    <a:cxn ang="0">
                                      <a:pos x="11" y="196"/>
                                    </a:cxn>
                                    <a:cxn ang="0">
                                      <a:pos x="1" y="196"/>
                                    </a:cxn>
                                    <a:cxn ang="0">
                                      <a:pos x="0" y="188"/>
                                    </a:cxn>
                                    <a:cxn ang="0">
                                      <a:pos x="43" y="151"/>
                                    </a:cxn>
                                    <a:cxn ang="0">
                                      <a:pos x="39" y="143"/>
                                    </a:cxn>
                                  </a:cxnLst>
                                  <a:pathLst>
                                    <a:path w="623" h="776">
                                      <a:moveTo>
                                        <a:pt x="137" y="508"/>
                                      </a:moveTo>
                                      <a:lnTo>
                                        <a:pt x="110" y="426"/>
                                      </a:lnTo>
                                      <a:lnTo>
                                        <a:pt x="82" y="291"/>
                                      </a:lnTo>
                                      <a:lnTo>
                                        <a:pt x="82" y="162"/>
                                      </a:lnTo>
                                      <a:lnTo>
                                        <a:pt x="101" y="83"/>
                                      </a:lnTo>
                                      <a:lnTo>
                                        <a:pt x="152" y="28"/>
                                      </a:lnTo>
                                      <a:lnTo>
                                        <a:pt x="249" y="0"/>
                                      </a:lnTo>
                                      <a:lnTo>
                                        <a:pt x="345" y="14"/>
                                      </a:lnTo>
                                      <a:lnTo>
                                        <a:pt x="418" y="55"/>
                                      </a:lnTo>
                                      <a:lnTo>
                                        <a:pt x="488" y="152"/>
                                      </a:lnTo>
                                      <a:lnTo>
                                        <a:pt x="558" y="272"/>
                                      </a:lnTo>
                                      <a:lnTo>
                                        <a:pt x="613" y="439"/>
                                      </a:lnTo>
                                      <a:lnTo>
                                        <a:pt x="623" y="578"/>
                                      </a:lnTo>
                                      <a:lnTo>
                                        <a:pt x="608" y="694"/>
                                      </a:lnTo>
                                      <a:lnTo>
                                        <a:pt x="558" y="749"/>
                                      </a:lnTo>
                                      <a:lnTo>
                                        <a:pt x="469" y="776"/>
                                      </a:lnTo>
                                      <a:lnTo>
                                        <a:pt x="363" y="772"/>
                                      </a:lnTo>
                                      <a:lnTo>
                                        <a:pt x="277" y="703"/>
                                      </a:lnTo>
                                      <a:lnTo>
                                        <a:pt x="207" y="624"/>
                                      </a:lnTo>
                                      <a:lnTo>
                                        <a:pt x="192" y="597"/>
                                      </a:lnTo>
                                      <a:lnTo>
                                        <a:pt x="40" y="694"/>
                                      </a:lnTo>
                                      <a:lnTo>
                                        <a:pt x="4" y="694"/>
                                      </a:lnTo>
                                      <a:lnTo>
                                        <a:pt x="0" y="665"/>
                                      </a:lnTo>
                                      <a:lnTo>
                                        <a:pt x="152" y="536"/>
                                      </a:lnTo>
                                      <a:lnTo>
                                        <a:pt x="137" y="5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upright="1"/>
                            </wps:wsp>
                          </wpg:grpSp>
                        </wpg:grpSp>
                        <wps:wsp>
                          <wps:cNvPr id="421" name="Text Box 443"/>
                          <wps:cNvSpPr txBox="1"/>
                          <wps:spPr>
                            <a:xfrm>
                              <a:off x="831" y="519"/>
                              <a:ext cx="422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200m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422" name="Text Box 444"/>
                          <wps:cNvSpPr txBox="1"/>
                          <wps:spPr>
                            <a:xfrm>
                              <a:off x="1502" y="519"/>
                              <a:ext cx="422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450m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423" name="Text Box 445"/>
                          <wps:cNvSpPr txBox="1"/>
                          <wps:spPr>
                            <a:xfrm>
                              <a:off x="2369" y="519"/>
                              <a:ext cx="422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750m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424" name="Text Box 446"/>
                          <wps:cNvSpPr txBox="1"/>
                          <wps:spPr>
                            <a:xfrm>
                              <a:off x="3426" y="519"/>
                              <a:ext cx="572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1200m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425" name="Text Box 447"/>
                          <wps:cNvSpPr txBox="1"/>
                          <wps:spPr>
                            <a:xfrm>
                              <a:off x="4007" y="237"/>
                              <a:ext cx="405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乙车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1" o:spid="_x0000_s1026" o:spt="203" style="height:83.9pt;width:220.6pt;" coordsize="4412,1678" o:gfxdata="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">
                <o:lock v:ext="edit" aspectratio="f"/>
                <v:group id="Group 22" o:spid="_x0000_s1026" o:spt="203" style="position:absolute;left:0;top:0;height:780;width:4412;" coordsize="4412,780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23" o:spid="_x0000_s1026" o:spt="203" style="position:absolute;left:6;top:220;flip:x;height:136;width:492;rotation:5253f;" coordsize="4840,1320" o:gfxdata="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gG9PGvAAAANsAAAAPAAAAAAAAAAEAIAAAACIAAABkcnMvZG93bnJldi54bWxQ&#10;SwECFAAUAAAACACHTuJAMy8FnjsAAAA5AAAAFQAAAAAAAAABACAAAAALAQAAZHJzL2dyb3Vwc2hh&#10;cGV4bWwueG1sUEsFBgAAAAAGAAYAYAEAAMgDAAAAAA==&#10;">
                    <o:lock v:ext="edit" aspectratio="t"/>
                    <v:group id="Group 24" o:spid="_x0000_s1026" o:spt="203" style="position:absolute;left:1692;top:53;height:1247;width:3148;" coordsize="3148,1247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    <o:lock v:ext="edit" aspectratio="t"/>
                      <v:rect id="Rectangle 25" o:spid="_x0000_s1026" o:spt="1" style="position:absolute;left:0;top:0;height:873;width:3148;" fillcolor="#E2E2E2" filled="t" stroked="t" coordsize="21600,21600" o:gfxdata="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RdzSstwAAANoAAAAP&#10;AAAAAAAAAAEAIAAAACIAAABkcnMvZG93bnJldi54bWxQSwECFAAUAAAACACHTuJAMy8FnjsAAAA5&#10;AAAAEAAAAAAAAAABACAAAAAGAQAAZHJzL3NoYXBleG1sLnhtbFBLBQYAAAAABgAGAFsBAACwAwAA&#10;AAA=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26" o:spid="_x0000_s1026" o:spt="203" style="position:absolute;left:323;top:597;height:650;width:644;" coordsize="1612,1627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    <o:lock v:ext="edit" aspectratio="t"/>
                        <v:shape id="Oval 27" o:spid="_x0000_s1026" o:spt="3" type="#_x0000_t3" style="position:absolute;left:0;top:0;height:1627;width:1612;" fillcolor="#E2E2E2" filled="t" stroked="t" coordsize="21600,21600" o:gfxdata="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PiEEm/&#10;AAAA2g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8" o:spid="_x0000_s1026" o:spt="100" style="position:absolute;left:680;top:1057;height:348;width:280;" fillcolor="#E2E2E2" filled="t" stroked="t" coordsize="280,348" o:gfxdata="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PC+ugAAANoA&#10;AAAPAAAAAAAAAAEAIAAAACIAAABkcnMvZG93bnJldi54bWxQSwECFAAUAAAACACHTuJAMy8FnjsA&#10;AAA5AAAAEAAAAAAAAAABACAAAAAJAQAAZHJzL3NoYXBleG1sLnhtbFBLBQYAAAAABgAGAFsBAACz&#10;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9" o:spid="_x0000_s1026" o:spt="100" style="position:absolute;left:662;top:217;height:348;width:290;" fillcolor="#E2E2E2" filled="t" stroked="t" coordsize="290,348" o:gfxdata="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L+HWbsAAADa&#10;AAAADwAAAAAAAAABACAAAAAiAAAAZHJzL2Rvd25yZXYueG1sUEsBAhQAFAAAAAgAh07iQDMvBZ47&#10;AAAAOQAAABAAAAAAAAAAAQAgAAAACgEAAGRycy9zaGFwZXhtbC54bWxQSwUGAAAAAAYABgBbAQAA&#10;tAMA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0" o:spid="_x0000_s1026" o:spt="100" style="position:absolute;left:1047;top:662;height:283;width:348;" fillcolor="#E2E2E2" filled="t" stroked="t" coordsize="348,283" o:gfxdata="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NSzi7sAAADa&#10;AAAADwAAAAAAAAABACAAAAAiAAAAZHJzL2Rvd25yZXYueG1sUEsBAhQAFAAAAAgAh07iQDMvBZ47&#10;AAAAOQAAABAAAAAAAAAAAQAgAAAACgEAAGRycy9zaGFwZXhtbC54bWxQSwUGAAAAAAYABgBbAQAA&#10;tA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1" o:spid="_x0000_s1026" o:spt="100" style="position:absolute;left:220;top:662;height:283;width:347;" fillcolor="#E2E2E2" filled="t" stroked="t" coordsize="347,283" o:gfxdata="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uA6cvQAA&#10;ANoAAAAPAAAAAAAAAAEAIAAAACIAAABkcnMvZG93bnJldi54bWxQSwECFAAUAAAACACHTuJAMy8F&#10;njsAAAA5AAAAEAAAAAAAAAABACAAAAAMAQAAZHJzL3NoYXBleG1sLnhtbFBLBQYAAAAABgAGAFsB&#10;AAC2AwAAAAA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32" o:spid="_x0000_s1026" o:spt="3" type="#_x0000_t3" style="position:absolute;left:217;top:212;height:1180;width:1165;" fillcolor="#E2E2E2" filled="t" stroked="t" coordsize="21600,21600" o:gfxdata="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5Wz0b4A&#10;AADa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33" o:spid="_x0000_s1026" o:spt="203" style="position:absolute;left:582;top:577;height:450;width:443;" coordsize="443,450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      <o:lock v:ext="edit" aspectratio="t"/>
                          <v:shape id="Oval 34" o:spid="_x0000_s1026" o:spt="3" type="#_x0000_t3" style="position:absolute;left:0;top:0;height:450;width:443;" fillcolor="#E2E2E2" filled="t" stroked="t" coordsize="21600,21600" o:gfxdata="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KJ6O8AAAA&#10;2gAAAA8AAAAAAAAAAQAgAAAAIgAAAGRycy9kb3ducmV2LnhtbFBLAQIUABQAAAAIAIdO4kAzLwWe&#10;OwAAADkAAAAQAAAAAAAAAAEAIAAAAAsBAABkcnMvc2hhcGV4bWwueG1sUEsFBgAAAAAGAAYAWwEA&#10;ALUDAAAAAA=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35" o:spid="_x0000_s1026" o:spt="3" type="#_x0000_t3" style="position:absolute;left:93;top:95;height:263;width:250;" fillcolor="#E2E2E2" filled="t" stroked="t" coordsize="21600,21600" o:gfxdata="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UaCOL4A&#10;AADa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36" o:spid="_x0000_s1026" o:spt="203" style="position:absolute;left:2141;top:597;height:650;width:645;" coordsize="1612,1627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    <o:lock v:ext="edit" aspectratio="t"/>
                        <v:shape id="Oval 37" o:spid="_x0000_s1026" o:spt="3" type="#_x0000_t3" style="position:absolute;left:0;top:0;height:1627;width:1612;" fillcolor="#E2E2E2" filled="t" stroked="t" coordsize="21600,21600" o:gfxdata="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pWPL4A&#10;AADb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8" o:spid="_x0000_s1026" o:spt="100" style="position:absolute;left:680;top:1057;height:348;width:280;" fillcolor="#E2E2E2" filled="t" stroked="t" coordsize="280,348" o:gfxdata="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mkH5ugAAANsA&#10;AAAPAAAAAAAAAAEAIAAAACIAAABkcnMvZG93bnJldi54bWxQSwECFAAUAAAACACHTuJAMy8FnjsA&#10;AAA5AAAAEAAAAAAAAAABACAAAAAJAQAAZHJzL3NoYXBleG1sLnhtbFBLBQYAAAAABgAGAFsBAACz&#10;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9" o:spid="_x0000_s1026" o:spt="100" style="position:absolute;left:662;top:217;height:348;width:290;" fillcolor="#E2E2E2" filled="t" stroked="t" coordsize="290,348" o:gfxdata="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aJxeugAAANsA&#10;AAAPAAAAAAAAAAEAIAAAACIAAABkcnMvZG93bnJldi54bWxQSwECFAAUAAAACACHTuJAMy8FnjsA&#10;AAA5AAAAEAAAAAAAAAABACAAAAAJAQAAZHJzL3NoYXBleG1sLnhtbFBLBQYAAAAABgAGAFsBAACz&#10;AwAAAAA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0" o:spid="_x0000_s1026" o:spt="100" style="position:absolute;left:1047;top:662;height:283;width:348;" fillcolor="#E2E2E2" filled="t" stroked="t" coordsize="348,283" o:gfxdata="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OstrsAAADb&#10;AAAADwAAAAAAAAABACAAAAAiAAAAZHJzL2Rvd25yZXYueG1sUEsBAhQAFAAAAAgAh07iQDMvBZ47&#10;AAAAOQAAABAAAAAAAAAAAQAgAAAACgEAAGRycy9zaGFwZXhtbC54bWxQSwUGAAAAAAYABgBbAQAA&#10;tA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1" o:spid="_x0000_s1026" o:spt="100" style="position:absolute;left:220;top:662;height:283;width:347;" fillcolor="#E2E2E2" filled="t" stroked="t" coordsize="347,283" o:gfxdata="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MeOpm5AAAA2wAA&#10;AA8AAAAAAAAAAQAgAAAAIgAAAGRycy9kb3ducmV2LnhtbFBLAQIUABQAAAAIAIdO4kAzLwWeOwAA&#10;ADkAAAAQAAAAAAAAAAEAIAAAAAgBAABkcnMvc2hhcGV4bWwueG1sUEsFBgAAAAAGAAYAWwEAALID&#10;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42" o:spid="_x0000_s1026" o:spt="3" type="#_x0000_t3" style="position:absolute;left:217;top:212;height:1180;width:1165;" fillcolor="#E2E2E2" filled="t" stroked="t" coordsize="21600,21600" o:gfxdata="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HfWkvQAA&#10;ANsAAAAPAAAAAAAAAAEAIAAAACIAAABkcnMvZG93bnJldi54bWxQSwECFAAUAAAACACHTuJAMy8F&#10;njsAAAA5AAAAEAAAAAAAAAABACAAAAAMAQAAZHJzL3NoYXBleG1sLnhtbFBLBQYAAAAABgAGAFsB&#10;AAC2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43" o:spid="_x0000_s1026" o:spt="203" style="position:absolute;left:582;top:577;height:450;width:443;" coordsize="443,45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  <o:lock v:ext="edit" aspectratio="t"/>
                          <v:shape id="Oval 44" o:spid="_x0000_s1026" o:spt="3" type="#_x0000_t3" style="position:absolute;left:0;top:0;height:450;width:443;" fillcolor="#E2E2E2" filled="t" stroked="t" coordsize="21600,21600" o:gfxdata="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gmHW&#10;wAAAANs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45" o:spid="_x0000_s1026" o:spt="3" type="#_x0000_t3" style="position:absolute;left:93;top:95;height:263;width:250;" fillcolor="#E2E2E2" filled="t" stroked="t" coordsize="21600,21600" o:gfxdata="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zsRN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46" o:spid="_x0000_s1026" o:spt="1" style="position:absolute;left:1497;top:650;height:276;width:210;" fillcolor="#E2E2E2" filled="t" stroked="t" coordsize="21600,21600" o:gfxdata="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MnMi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47" o:spid="_x0000_s1026" o:spt="203" style="position:absolute;left:0;top:0;height:1320;width:1497;" coordsize="1497,1320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    <o:lock v:ext="edit" aspectratio="t"/>
                      <v:shape id="Freeform 48" o:spid="_x0000_s1026" o:spt="100" style="position:absolute;left:530;top:0;height:508;width:967;" fillcolor="#E2E2E2" filled="t" stroked="t" coordsize="967,874" o:gfxdata="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w6WS&#10;wAAAANsAAAAPAAAAAAAAAAEAIAAAACIAAABkcnMvZG93bnJldi54bWxQSwECFAAUAAAACACHTuJA&#10;My8FnjsAAAA5AAAAEAAAAAAAAAABACAAAAAPAQAAZHJzL3NoYXBleG1sLnhtbFBLBQYAAAAABgAG&#10;AFsBAAC5AwAAAAA=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49" o:spid="_x0000_s1026" o:spt="100" style="position:absolute;left:0;top:488;height:455;width:1497;" fillcolor="#E2E2E2" filled="t" stroked="t" coordsize="1497,455" o:gfxdata="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E1ar4A&#10;AADbAAAADwAAAAAAAAABACAAAAAiAAAAZHJzL2Rvd25yZXYueG1sUEsBAhQAFAAAAAgAh07iQDMv&#10;BZ47AAAAOQAAABAAAAAAAAAAAQAgAAAADQEAAGRycy9zaGFwZXhtbC54bWxQSwUGAAAAAAYABgBb&#10;AQAAtwMAAAAA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50" o:spid="_x0000_s1026" o:spt="100" style="position:absolute;left:840;top:178;height:270;width:515;" fillcolor="#E2E2E2" filled="t" stroked="t" coordsize="967,874" o:gfxdata="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XZ5+&#10;wAAAANsAAAAPAAAAAAAAAAEAIAAAACIAAABkcnMvZG93bnJldi54bWxQSwECFAAUAAAACACHTuJA&#10;My8FnjsAAAA5AAAAEAAAAAAAAAABACAAAAAPAQAAZHJzL3NoYXBleG1sLnhtbFBLBQYAAAAABgAG&#10;AFsBAAC5AwAAAAA=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51" o:spid="_x0000_s1026" o:spt="203" style="position:absolute;left:355;top:670;height:650;width:644;" coordsize="1612,1627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    <o:lock v:ext="edit" aspectratio="t"/>
                        <v:shape id="Oval 52" o:spid="_x0000_s1026" o:spt="3" type="#_x0000_t3" style="position:absolute;left:0;top:0;height:1627;width:1612;" fillcolor="#E2E2E2" filled="t" stroked="t" coordsize="21600,21600" o:gfxdata="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0cT8Z&#10;wAAAANs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53" o:spid="_x0000_s1026" o:spt="100" style="position:absolute;left:680;top:1057;height:348;width:280;" fillcolor="#E2E2E2" filled="t" stroked="t" coordsize="280,348" o:gfxdata="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VIZNbgAAADbAAAA&#10;DwAAAAAAAAABACAAAAAiAAAAZHJzL2Rvd25yZXYueG1sUEsBAhQAFAAAAAgAh07iQDMvBZ47AAAA&#10;OQAAABAAAAAAAAAAAQAgAAAABwEAAGRycy9zaGFwZXhtbC54bWxQSwUGAAAAAAYABgBbAQAAsQMA&#10;AAAA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54" o:spid="_x0000_s1026" o:spt="100" style="position:absolute;left:662;top:217;height:348;width:290;" fillcolor="#E2E2E2" filled="t" stroked="t" coordsize="290,348" o:gfxdata="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wX5fbsAAADb&#10;AAAADwAAAAAAAAABACAAAAAiAAAAZHJzL2Rvd25yZXYueG1sUEsBAhQAFAAAAAgAh07iQDMvBZ47&#10;AAAAOQAAABAAAAAAAAAAAQAgAAAACgEAAGRycy9zaGFwZXhtbC54bWxQSwUGAAAAAAYABgBbAQAA&#10;tAMA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55" o:spid="_x0000_s1026" o:spt="100" style="position:absolute;left:1047;top:662;height:283;width:348;" fillcolor="#E2E2E2" filled="t" stroked="t" coordsize="348,283" o:gfxdata="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YVNOugAAANsA&#10;AAAPAAAAAAAAAAEAIAAAACIAAABkcnMvZG93bnJldi54bWxQSwECFAAUAAAACACHTuJAMy8FnjsA&#10;AAA5AAAAEAAAAAAAAAABACAAAAAJAQAAZHJzL3NoYXBleG1sLnhtbFBLBQYAAAAABgAGAFsBAACz&#10;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56" o:spid="_x0000_s1026" o:spt="100" style="position:absolute;left:220;top:662;height:283;width:347;" fillcolor="#E2E2E2" filled="t" stroked="t" coordsize="347,283" o:gfxdata="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Qv6NvQAA&#10;ANsAAAAPAAAAAAAAAAEAIAAAACIAAABkcnMvZG93bnJldi54bWxQSwECFAAUAAAACACHTuJAMy8F&#10;njsAAAA5AAAAEAAAAAAAAAABACAAAAAMAQAAZHJzL3NoYXBleG1sLnhtbFBLBQYAAAAABgAGAFsB&#10;AAC2AwAAAAA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57" o:spid="_x0000_s1026" o:spt="3" type="#_x0000_t3" style="position:absolute;left:217;top:212;height:1180;width:1165;" fillcolor="#E2E2E2" filled="t" stroked="t" coordsize="21600,21600" o:gfxdata="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fCly/&#10;AAAA2w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58" o:spid="_x0000_s1026" o:spt="203" style="position:absolute;left:582;top:577;height:450;width:443;" coordsize="443,45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t"/>
                          <v:shape id="Oval 59" o:spid="_x0000_s1026" o:spt="3" type="#_x0000_t3" style="position:absolute;left:0;top:0;height:450;width:443;" fillcolor="#E2E2E2" filled="t" stroked="t" coordsize="21600,21600" o:gfxdata="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6Tr8e/&#10;AAAA2wAAAA8AAAAAAAAAAQAgAAAAIgAAAGRycy9kb3ducmV2LnhtbFBLAQIUABQAAAAIAIdO4kAz&#10;LwWeOwAAADkAAAAQAAAAAAAAAAEAIAAAAA4BAABkcnMvc2hhcGV4bWwueG1sUEsFBgAAAAAGAAYA&#10;WwEAALgDAAAAAA=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60" o:spid="_x0000_s1026" o:spt="3" type="#_x0000_t3" style="position:absolute;left:93;top:95;height:263;width:250;" fillcolor="#E2E2E2" filled="t" stroked="t" coordsize="21600,21600" o:gfxdata="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ejez&#10;wAAAANs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61" o:spid="_x0000_s1026" o:spt="100" style="position:absolute;left:1059;top:229;height:219;width:176;" fillcolor="#E2E2E2" filled="t" stroked="t" coordsize="623,776" o:gfxdata="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aFIr4A&#10;AADbAAAADwAAAAAAAAABACAAAAAiAAAAZHJzL2Rvd25yZXYueG1sUEsBAhQAFAAAAAgAh07iQDMv&#10;BZ47AAAAOQAAABAAAAAAAAAAAQAgAAAADQEAAGRycy9zaGFwZXhtbC54bWxQSwUGAAAAAAYABgBb&#10;AQAAtwMAAAAA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shape id="AutoShape 62" o:spid="_x0000_s1026" o:spt="32" type="#_x0000_t32" style="position:absolute;left:0;top:372;height:0;width:3954;" filled="f" stroked="t" coordsize="21600,21600" o:gfxdata="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hK1+r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1pt" color="#000000" joinstyle="round"/>
                    <v:imagedata o:title=""/>
                    <o:lock v:ext="edit" aspectratio="f"/>
                  </v:shape>
                  <v:shape id="AutoShape 63" o:spid="_x0000_s1026" o:spt="32" type="#_x0000_t32" style="position:absolute;left:1271;top:372;height:143;width:0;" filled="f" stroked="t" coordsize="21600,21600" o:gfxdata="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C3XO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64" o:spid="_x0000_s1026" o:spt="32" type="#_x0000_t32" style="position:absolute;left:492;top:372;height:143;width:0;" filled="f" stroked="t" coordsize="21600,21600" o:gfxdata="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ZcKR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65" o:spid="_x0000_s1026" o:spt="32" type="#_x0000_t32" style="position:absolute;left:2829;top:372;height:143;width:0;" filled="f" stroked="t" coordsize="21600,21600" o:gfxdata="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KWcK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66" o:spid="_x0000_s1026" o:spt="32" type="#_x0000_t32" style="position:absolute;left:2050;top:372;height:143;width:0;" filled="f" stroked="t" coordsize="21600,21600" o:gfxdata="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wP9+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67" o:spid="_x0000_s1026" o:spt="32" type="#_x0000_t32" style="position:absolute;left:3608;top:372;height:143;width:0;" filled="f" stroked="t" coordsize="21600,21600" o:gfxdata="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jFrl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Text Box 68" o:spid="_x0000_s1026" o:spt="202" type="#_x0000_t202" style="position:absolute;left:425;top:540;height:240;width:95;" filled="f" stroked="f" coordsize="21600,21600" o:gfxdata="UEsDBAoAAAAAAIdO4kAAAAAAAAAAAAAAAAAEAAAAZHJzL1BLAwQUAAAACACHTuJA+RzjSr0AAADb&#10;AAAADwAAAGRycy9kb3ducmV2LnhtbEWPQWsCMRSE7wX/Q3hCbzWxlK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HONK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69" o:spid="_x0000_s1026" o:spt="202" type="#_x0000_t202" style="position:absolute;left:433;top:21;height:240;width:95;" filled="f" stroked="f" coordsize="21600,21600" o:gfxdata="UEsDBAoAAAAAAIdO4kAAAAAAAAAAAAAAAAAEAAAAZHJzL1BLAwQUAAAACACHTuJAllBG0b4AAADb&#10;AAAADwAAAGRycy9kb3ducmV2LnhtbEWPT2sCMRTE7wW/Q3hCbzWxF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lBG0b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70" o:spid="_x0000_s1026" o:spt="202" type="#_x0000_t202" style="position:absolute;left:1116;top:0;height:240;width:277;" filled="f" stroked="f" coordsize="21600,21600" o:gfxdata="UEsDBAoAAAAAAIdO4kAAAAAAAAAAAAAAAAAEAAAAZHJzL1BLAwQUAAAACACHTuJA58/So7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z9Kj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10s</w:t>
                          </w:r>
                        </w:p>
                      </w:txbxContent>
                    </v:textbox>
                  </v:shape>
                  <v:shape id="Text Box 71" o:spid="_x0000_s1026" o:spt="202" type="#_x0000_t202" style="position:absolute;left:1902;top:0;height:240;width:277;" filled="f" stroked="f" coordsize="21600,21600" o:gfxdata="UEsDBAoAAAAAAIdO4kAAAAAAAAAAAAAAAAAEAAAAZHJzL1BLAwQUAAAACACHTuJAiIN3OL0AAADb&#10;AAAADwAAAGRycy9kb3ducmV2LnhtbEWPQWsCMRSE74L/ITyhN00sR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g3c4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20s</w:t>
                          </w:r>
                        </w:p>
                      </w:txbxContent>
                    </v:textbox>
                  </v:shape>
                  <v:shape id="Text Box 72" o:spid="_x0000_s1026" o:spt="202" type="#_x0000_t202" style="position:absolute;left:2689;top:0;height:240;width:277;" filled="f" stroked="f" coordsize="21600,21600" o:gfxdata="UEsDBAoAAAAAAIdO4kAAAAAAAAAAAAAAAAAEAAAAZHJzL1BLAwQUAAAACACHTuJAnGBIeL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YEh4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30s</w:t>
                          </w:r>
                        </w:p>
                      </w:txbxContent>
                    </v:textbox>
                  </v:shape>
                  <v:shape id="Text Box 73" o:spid="_x0000_s1026" o:spt="202" type="#_x0000_t202" style="position:absolute;left:3476;top:0;height:240;width:277;" filled="f" stroked="f" coordsize="21600,21600" o:gfxdata="UEsDBAoAAAAAAIdO4kAAAAAAAAAAAAAAAAAEAAAAZHJzL1BLAwQUAAAACACHTuJA8yzt470AAADb&#10;AAAADwAAAGRycy9kb3ducmV2LnhtbEWPQWsCMRSE7wX/Q3hCbzXZQqW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LO3j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40s</w:t>
                          </w:r>
                        </w:p>
                      </w:txbxContent>
                    </v:textbox>
                  </v:shape>
                  <v:group id="Group 74" o:spid="_x0000_s1026" o:spt="203" style="position:absolute;left:769;top:222;flip:x;height:136;width:492;rotation:5253f;" coordsize="4840,1320" o:gfxdata="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0clYboAAADbAAAADwAAAAAAAAABACAAAAAiAAAAZHJzL2Rvd25yZXYueG1sUEsB&#10;AhQAFAAAAAgAh07iQDMvBZ47AAAAOQAAABUAAAAAAAAAAQAgAAAACQEAAGRycy9ncm91cHNoYXBl&#10;eG1sLnhtbFBLBQYAAAAABgAGAGABAADGAwAAAAA=&#10;">
                    <o:lock v:ext="edit" aspectratio="t"/>
                    <v:group id="Group 75" o:spid="_x0000_s1026" o:spt="203" style="position:absolute;left:1692;top:53;height:1247;width:3148;" coordsize="3148,1247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  <o:lock v:ext="edit" aspectratio="t"/>
                      <v:rect id="Rectangle 76" o:spid="_x0000_s1026" o:spt="1" style="position:absolute;left:0;top:0;height:873;width:3148;" fillcolor="#E2E2E2" filled="t" stroked="t" coordsize="21600,21600" o:gfxdata="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eKXE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77" o:spid="_x0000_s1026" o:spt="203" style="position:absolute;left:323;top:597;height:650;width:644;" coordsize="1612,1627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      <o:lock v:ext="edit" aspectratio="t"/>
                        <v:shape id="Oval 78" o:spid="_x0000_s1026" o:spt="3" type="#_x0000_t3" style="position:absolute;left:0;top:0;height:1627;width:1612;" fillcolor="#E2E2E2" filled="t" stroked="t" coordsize="21600,21600" o:gfxdata="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MSme/&#10;AAAA2w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79" o:spid="_x0000_s1026" o:spt="100" style="position:absolute;left:680;top:1057;height:348;width:280;" fillcolor="#E2E2E2" filled="t" stroked="t" coordsize="280,348" o:gfxdata="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GWBNvQAA&#10;ANs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80" o:spid="_x0000_s1026" o:spt="100" style="position:absolute;left:662;top:217;height:348;width:290;" fillcolor="#E2E2E2" filled="t" stroked="t" coordsize="290,348" o:gfxdata="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k6ABbsAAADb&#10;AAAADwAAAAAAAAABACAAAAAiAAAAZHJzL2Rvd25yZXYueG1sUEsBAhQAFAAAAAgAh07iQDMvBZ47&#10;AAAAOQAAABAAAAAAAAAAAQAgAAAACgEAAGRycy9zaGFwZXhtbC54bWxQSwUGAAAAAAYABgBbAQAA&#10;tAMA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81" o:spid="_x0000_s1026" o:spt="100" style="position:absolute;left:1047;top:662;height:283;width:348;" fillcolor="#E2E2E2" filled="t" stroked="t" coordsize="348,283" o:gfxdata="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G4sBvQAA&#10;ANsAAAAPAAAAAAAAAAEAIAAAACIAAABkcnMvZG93bnJldi54bWxQSwECFAAUAAAACACHTuJAMy8F&#10;njsAAAA5AAAAEAAAAAAAAAABACAAAAAMAQAAZHJzL3NoYXBleG1sLnhtbFBLBQYAAAAABgAGAFsB&#10;AAC2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82" o:spid="_x0000_s1026" o:spt="100" style="position:absolute;left:220;top:662;height:283;width:347;" fillcolor="#E2E2E2" filled="t" stroked="t" coordsize="347,283" o:gfxdata="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gmwr4A&#10;AADbAAAADwAAAAAAAAABACAAAAAiAAAAZHJzL2Rvd25yZXYueG1sUEsBAhQAFAAAAAgAh07iQDMv&#10;BZ47AAAAOQAAABAAAAAAAAAAAQAgAAAADQEAAGRycy9zaGFwZXhtbC54bWxQSwUGAAAAAAYABgBb&#10;AQAAtw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83" o:spid="_x0000_s1026" o:spt="3" type="#_x0000_t3" style="position:absolute;left:217;top:212;height:1180;width:1165;" fillcolor="#E2E2E2" filled="t" stroked="t" coordsize="21600,21600" o:gfxdata="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o2Ba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84" o:spid="_x0000_s1026" o:spt="203" style="position:absolute;left:582;top:577;height:450;width:443;" coordsize="443,450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        <o:lock v:ext="edit" aspectratio="t"/>
                          <v:shape id="Oval 85" o:spid="_x0000_s1026" o:spt="3" type="#_x0000_t3" style="position:absolute;left:0;top:0;height:450;width:443;" fillcolor="#E2E2E2" filled="t" stroked="t" coordsize="21600,21600" o:gfxdata="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pH2N&#10;wAAAANs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86" o:spid="_x0000_s1026" o:spt="3" type="#_x0000_t3" style="position:absolute;left:93;top:95;height:263;width:250;" fillcolor="#E2E2E2" filled="t" stroked="t" coordsize="21600,21600" o:gfxdata="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3yHq28AAAA&#10;2wAAAA8AAAAAAAAAAQAgAAAAIgAAAGRycy9kb3ducmV2LnhtbFBLAQIUABQAAAAIAIdO4kAzLwWe&#10;OwAAADkAAAAQAAAAAAAAAAEAIAAAAAsBAABkcnMvc2hhcGV4bWwueG1sUEsFBgAAAAAGAAYAWwEA&#10;ALUDAAAAAA=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87" o:spid="_x0000_s1026" o:spt="203" style="position:absolute;left:2141;top:597;height:650;width:645;" coordsize="1612,1627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88" o:spid="_x0000_s1026" o:spt="3" type="#_x0000_t3" style="position:absolute;left:0;top:0;height:1627;width:1612;" fillcolor="#E2E2E2" filled="t" stroked="t" coordsize="21600,21600" o:gfxdata="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IIDa&#10;wAAAANs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89" o:spid="_x0000_s1026" o:spt="100" style="position:absolute;left:680;top:1057;height:348;width:280;" fillcolor="#E2E2E2" filled="t" stroked="t" coordsize="280,348" o:gfxdata="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1qvC8AAAA&#10;2wAAAA8AAAAAAAAAAQAgAAAAIgAAAGRycy9kb3ducmV2LnhtbFBLAQIUABQAAAAIAIdO4kAzLwWe&#10;OwAAADkAAAAQAAAAAAAAAAEAIAAAAAsBAABkcnMvc2hhcGV4bWwueG1sUEsFBgAAAAAGAAYAWwEA&#10;ALUDAAAAAA=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90" o:spid="_x0000_s1026" o:spt="100" style="position:absolute;left:662;top:217;height:348;width:290;" fillcolor="#E2E2E2" filled="t" stroked="t" coordsize="290,348" o:gfxdata="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CJKuLsAAADb&#10;AAAADwAAAAAAAAABACAAAAAiAAAAZHJzL2Rvd25yZXYueG1sUEsBAhQAFAAAAAgAh07iQDMvBZ47&#10;AAAAOQAAABAAAAAAAAAAAQAgAAAACgEAAGRycy9zaGFwZXhtbC54bWxQSwUGAAAAAAYABgBbAQAA&#10;tAMA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91" o:spid="_x0000_s1026" o:spt="100" style="position:absolute;left:1047;top:662;height:283;width:348;" fillcolor="#E2E2E2" filled="t" stroked="t" coordsize="348,283" o:gfxdata="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R3Qby8AAAA&#10;2wAAAA8AAAAAAAAAAQAgAAAAIgAAAGRycy9kb3ducmV2LnhtbFBLAQIUABQAAAAIAIdO4kAzLwWe&#10;OwAAADkAAAAQAAAAAAAAAAEAIAAAAAsBAABkcnMvc2hhcGV4bWwueG1sUEsFBgAAAAAGAAYAWwEA&#10;ALUDAAAAAA=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92" o:spid="_x0000_s1026" o:spt="100" style="position:absolute;left:220;top:662;height:283;width:347;" fillcolor="#E2E2E2" filled="t" stroked="t" coordsize="347,283" o:gfxdata="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RU7H+8AAAA&#10;2wAAAA8AAAAAAAAAAQAgAAAAIgAAAGRycy9kb3ducmV2LnhtbFBLAQIUABQAAAAIAIdO4kAzLwWe&#10;OwAAADkAAAAQAAAAAAAAAAEAIAAAAAsBAABkcnMvc2hhcGV4bWwueG1sUEsFBgAAAAAGAAYAWwEA&#10;ALU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93" o:spid="_x0000_s1026" o:spt="3" type="#_x0000_t3" style="position:absolute;left:217;top:212;height:1180;width:1165;" fillcolor="#E2E2E2" filled="t" stroked="t" coordsize="21600,21600" o:gfxdata="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EEqu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94" o:spid="_x0000_s1026" o:spt="203" style="position:absolute;left:582;top:577;height:450;width:443;" coordsize="443,450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      <o:lock v:ext="edit" aspectratio="t"/>
                          <v:shape id="Oval 95" o:spid="_x0000_s1026" o:spt="3" type="#_x0000_t3" style="position:absolute;left:0;top:0;height:450;width:443;" fillcolor="#E2E2E2" filled="t" stroked="t" coordsize="21600,21600" o:gfxdata="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8yLcw&#10;wAAAANs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96" o:spid="_x0000_s1026" o:spt="3" type="#_x0000_t3" style="position:absolute;left:93;top:95;height:263;width:250;" fillcolor="#E2E2E2" filled="t" stroked="t" coordsize="21600,21600" o:gfxdata="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griHC8AAAA&#10;2wAAAA8AAAAAAAAAAQAgAAAAIgAAAGRycy9kb3ducmV2LnhtbFBLAQIUABQAAAAIAIdO4kAzLwWe&#10;OwAAADkAAAAQAAAAAAAAAAEAIAAAAAsBAABkcnMvc2hhcGV4bWwueG1sUEsFBgAAAAAGAAYAWwEA&#10;ALUDAAAAAA=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97" o:spid="_x0000_s1026" o:spt="1" style="position:absolute;left:1497;top:650;height:276;width:210;" fillcolor="#E2E2E2" filled="t" stroked="t" coordsize="21600,21600" o:gfxdata="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aMRL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98" o:spid="_x0000_s1026" o:spt="203" style="position:absolute;left:0;top:0;height:1320;width:1497;" coordsize="1497,1320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    <o:lock v:ext="edit" aspectratio="t"/>
                      <v:shape id="Freeform 99" o:spid="_x0000_s1026" o:spt="100" style="position:absolute;left:530;top:0;height:508;width:967;" fillcolor="#E2E2E2" filled="t" stroked="t" coordsize="967,874" o:gfxdata="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7PC8U&#10;wAAAANsAAAAPAAAAAAAAAAEAIAAAACIAAABkcnMvZG93bnJldi54bWxQSwECFAAUAAAACACHTuJA&#10;My8FnjsAAAA5AAAAEAAAAAAAAAABACAAAAAPAQAAZHJzL3NoYXBleG1sLnhtbFBLBQYAAAAABgAG&#10;AFsBAAC5AwAAAAA=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100" o:spid="_x0000_s1026" o:spt="100" style="position:absolute;left:0;top:488;height:455;width:1497;" fillcolor="#E2E2E2" filled="t" stroked="t" coordsize="1497,455" o:gfxdata="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5CEAL4A&#10;AADbAAAADwAAAAAAAAABACAAAAAiAAAAZHJzL2Rvd25yZXYueG1sUEsBAhQAFAAAAAgAh07iQDMv&#10;BZ47AAAAOQAAABAAAAAAAAAAAQAgAAAADQEAAGRycy9zaGFwZXhtbC54bWxQSwUGAAAAAAYABgBb&#10;AQAAtwMAAAAA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101" o:spid="_x0000_s1026" o:spt="100" style="position:absolute;left:840;top:178;height:270;width:515;" fillcolor="#E2E2E2" filled="t" stroked="t" coordsize="967,874" o:gfxdata="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ohT4&#10;wAAAANsAAAAPAAAAAAAAAAEAIAAAACIAAABkcnMvZG93bnJldi54bWxQSwECFAAUAAAACACHTuJA&#10;My8FnjsAAAA5AAAAEAAAAAAAAAABACAAAAAPAQAAZHJzL3NoYXBleG1sLnhtbFBLBQYAAAAABgAG&#10;AFsBAAC5AwAAAAA=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102" o:spid="_x0000_s1026" o:spt="203" style="position:absolute;left:355;top:670;height:650;width:644;" coordsize="1612,1627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    <o:lock v:ext="edit" aspectratio="t"/>
                        <v:shape id="Oval 103" o:spid="_x0000_s1026" o:spt="3" type="#_x0000_t3" style="position:absolute;left:0;top:0;height:1627;width:1612;" fillcolor="#E2E2E2" filled="t" stroked="t" coordsize="21600,21600" o:gfxdata="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dhHa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04" o:spid="_x0000_s1026" o:spt="100" style="position:absolute;left:680;top:1057;height:348;width:280;" fillcolor="#E2E2E2" filled="t" stroked="t" coordsize="280,348" o:gfxdata="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tk7O8AAAA&#10;2wAAAA8AAAAAAAAAAQAgAAAAIgAAAGRycy9kb3ducmV2LnhtbFBLAQIUABQAAAAIAIdO4kAzLwWe&#10;OwAAADkAAAAQAAAAAAAAAAEAIAAAAAsBAABkcnMvc2hhcGV4bWwueG1sUEsFBgAAAAAGAAYAWwEA&#10;ALUDAAAAAA=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05" o:spid="_x0000_s1026" o:spt="100" style="position:absolute;left:662;top:217;height:348;width:290;" fillcolor="#E2E2E2" filled="t" stroked="t" coordsize="290,348" o:gfxdata="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FkP2rgAAADbAAAA&#10;DwAAAAAAAAABACAAAAAiAAAAZHJzL2Rvd25yZXYueG1sUEsBAhQAFAAAAAgAh07iQDMvBZ47AAAA&#10;OQAAABAAAAAAAAAAAQAgAAAABwEAAGRycy9zaGFwZXhtbC54bWxQSwUGAAAAAAYABgBbAQAAsQMA&#10;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06" o:spid="_x0000_s1026" o:spt="100" style="position:absolute;left:1047;top:662;height:283;width:348;" fillcolor="#E2E2E2" filled="t" stroked="t" coordsize="348,283" o:gfxdata="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kj8yvQAA&#10;ANsAAAAPAAAAAAAAAAEAIAAAACIAAABkcnMvZG93bnJldi54bWxQSwECFAAUAAAACACHTuJAMy8F&#10;njsAAAA5AAAAEAAAAAAAAAABACAAAAAMAQAAZHJzL3NoYXBleG1sLnhtbFBLBQYAAAAABgAGAFsB&#10;AAC2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07" o:spid="_x0000_s1026" o:spt="100" style="position:absolute;left:220;top:662;height:283;width:347;" fillcolor="#E2E2E2" filled="t" stroked="t" coordsize="347,283" o:gfxdata="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L6kdvQAA&#10;ANsAAAAPAAAAAAAAAAEAIAAAACIAAABkcnMvZG93bnJldi54bWxQSwECFAAUAAAACACHTuJAMy8F&#10;njsAAAA5AAAAEAAAAAAAAAABACAAAAAMAQAAZHJzL3NoYXBleG1sLnhtbFBLBQYAAAAABgAGAFsB&#10;AAC2AwAAAAA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108" o:spid="_x0000_s1026" o:spt="3" type="#_x0000_t3" style="position:absolute;left:217;top:212;height:1180;width:1165;" fillcolor="#E2E2E2" filled="t" stroked="t" coordsize="21600,21600" o:gfxdata="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LGYg&#10;wAAAANs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109" o:spid="_x0000_s1026" o:spt="203" style="position:absolute;left:582;top:577;height:450;width:443;" coordsize="443,450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      <o:lock v:ext="edit" aspectratio="t"/>
                          <v:shape id="Oval 110" o:spid="_x0000_s1026" o:spt="3" type="#_x0000_t3" style="position:absolute;left:0;top:0;height:450;width:443;" fillcolor="#E2E2E2" filled="t" stroked="t" coordsize="21600,21600" o:gfxdata="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ixf5U&#10;wAAAANs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111" o:spid="_x0000_s1026" o:spt="3" type="#_x0000_t3" style="position:absolute;left:93;top:95;height:263;width:250;" fillcolor="#E2E2E2" filled="t" stroked="t" coordsize="21600,21600" o:gfxdata="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iVvP&#10;wAAAANs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112" o:spid="_x0000_s1026" o:spt="100" style="position:absolute;left:1059;top:229;height:219;width:176;" fillcolor="#E2E2E2" filled="t" stroked="t" coordsize="623,776" o:gfxdata="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jhti3twAAANsAAAAP&#10;AAAAAAAAAAEAIAAAACIAAABkcnMvZG93bnJldi54bWxQSwECFAAUAAAACACHTuJAMy8FnjsAAAA5&#10;AAAAEAAAAAAAAAABACAAAAAGAQAAZHJzL3NoYXBleG1sLnhtbFBLBQYAAAAABgAGAFsBAACwAwAA&#10;AAA=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group id="Group 113" o:spid="_x0000_s1026" o:spt="203" style="position:absolute;left:1545;top:222;flip:x;height:136;width:492;rotation:5253f;" coordsize="4840,1320" o:gfxdata="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P6Pm5vAAAANwAAAAPAAAAAAAAAAEAIAAAACIAAABkcnMvZG93bnJldi54bWxQ&#10;SwECFAAUAAAACACHTuJAMy8FnjsAAAA5AAAAFQAAAAAAAAABACAAAAALAQAAZHJzL2dyb3Vwc2hh&#10;cGV4bWwueG1sUEsFBgAAAAAGAAYAYAEAAMgDAAAAAA==&#10;">
                    <o:lock v:ext="edit" aspectratio="t"/>
                    <v:group id="Group 114" o:spid="_x0000_s1026" o:spt="203" style="position:absolute;left:1692;top:53;height:1247;width:3148;" coordsize="3148,1247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    <o:lock v:ext="edit" aspectratio="t"/>
                      <v:rect id="Rectangle 115" o:spid="_x0000_s1026" o:spt="1" style="position:absolute;left:0;top:0;height:873;width:3148;" fillcolor="#E2E2E2" filled="t" stroked="t" coordsize="21600,21600" o:gfxdata="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TgSm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116" o:spid="_x0000_s1026" o:spt="203" style="position:absolute;left:323;top:597;height:650;width:644;" coordsize="1612,1627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      <o:lock v:ext="edit" aspectratio="t"/>
                        <v:shape id="Oval 117" o:spid="_x0000_s1026" o:spt="3" type="#_x0000_t3" style="position:absolute;left:0;top:0;height:1627;width:1612;" fillcolor="#E2E2E2" filled="t" stroked="t" coordsize="21600,21600" o:gfxdata="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uVVm&#10;wAAAANs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18" o:spid="_x0000_s1026" o:spt="100" style="position:absolute;left:680;top:1057;height:348;width:280;" fillcolor="#E2E2E2" filled="t" stroked="t" coordsize="280,348" o:gfxdata="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SUKjvQAA&#10;ANs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19" o:spid="_x0000_s1026" o:spt="100" style="position:absolute;left:662;top:217;height:348;width:290;" fillcolor="#E2E2E2" filled="t" stroked="t" coordsize="290,348" o:gfxdata="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7nwS8AAAA&#10;2wAAAA8AAAAAAAAAAQAgAAAAIgAAAGRycy9kb3ducmV2LnhtbFBLAQIUABQAAAAIAIdO4kAzLwWe&#10;OwAAADkAAAAQAAAAAAAAAAEAIAAAAAsBAABkcnMvc2hhcGV4bWwueG1sUEsFBgAAAAAGAAYAWwEA&#10;ALUD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20" o:spid="_x0000_s1026" o:spt="100" style="position:absolute;left:1047;top:662;height:283;width:348;" fillcolor="#E2E2E2" filled="t" stroked="t" coordsize="348,283" o:gfxdata="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cK/svQAA&#10;ANsAAAAPAAAAAAAAAAEAIAAAACIAAABkcnMvZG93bnJldi54bWxQSwECFAAUAAAACACHTuJAMy8F&#10;njsAAAA5AAAAEAAAAAAAAAABACAAAAAMAQAAZHJzL3NoYXBleG1sLnhtbFBLBQYAAAAABgAGAFsB&#10;AAC2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21" o:spid="_x0000_s1026" o:spt="100" style="position:absolute;left:220;top:662;height:283;width:347;" fillcolor="#E2E2E2" filled="t" stroked="t" coordsize="347,283" o:gfxdata="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NOcO8AAAA&#10;2wAAAA8AAAAAAAAAAQAgAAAAIgAAAGRycy9kb3ducmV2LnhtbFBLAQIUABQAAAAIAIdO4kAzLwWe&#10;OwAAADkAAAAQAAAAAAAAAAEAIAAAAAsBAABkcnMvc2hhcGV4bWwueG1sUEsFBgAAAAAGAAYAWwEA&#10;ALU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122" o:spid="_x0000_s1026" o:spt="3" type="#_x0000_t3" style="position:absolute;left:217;top:212;height:1180;width:1165;" fillcolor="#E2E2E2" filled="t" stroked="t" coordsize="21600,21600" o:gfxdata="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zvb+&#10;wAAAANs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123" o:spid="_x0000_s1026" o:spt="203" style="position:absolute;left:582;top:577;height:450;width:443;" coordsize="443,450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124" o:spid="_x0000_s1026" o:spt="3" type="#_x0000_t3" style="position:absolute;left:0;top:0;height:450;width:443;" fillcolor="#E2E2E2" filled="t" stroked="t" coordsize="21600,21600" o:gfxdata="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RYoy8AAAA&#10;2wAAAA8AAAAAAAAAAQAgAAAAIgAAAGRycy9kb3ducmV2LnhtbFBLAQIUABQAAAAIAIdO4kAzLwWe&#10;OwAAADkAAAAQAAAAAAAAAAEAIAAAAAsBAABkcnMvc2hhcGV4bWwueG1sUEsFBgAAAAAGAAYAWwEA&#10;ALUDAAAAAA=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125" o:spid="_x0000_s1026" o:spt="3" type="#_x0000_t3" style="position:absolute;left:93;top:95;height:263;width:250;" fillcolor="#E2E2E2" filled="t" stroked="t" coordsize="21600,21600" o:gfxdata="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HccX&#10;wAAAANs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126" o:spid="_x0000_s1026" o:spt="203" style="position:absolute;left:2141;top:597;height:650;width:645;" coordsize="1612,1627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    <o:lock v:ext="edit" aspectratio="t"/>
                        <v:shape id="Oval 127" o:spid="_x0000_s1026" o:spt="3" type="#_x0000_t3" style="position:absolute;left:0;top:0;height:1627;width:1612;" fillcolor="#E2E2E2" filled="t" stroked="t" coordsize="21600,21600" o:gfxdata="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yzb1b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28" o:spid="_x0000_s1026" o:spt="100" style="position:absolute;left:680;top:1057;height:348;width:280;" fillcolor="#E2E2E2" filled="t" stroked="t" coordsize="280,348" o:gfxdata="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k/w4ugAAANwA&#10;AAAPAAAAAAAAAAEAIAAAACIAAABkcnMvZG93bnJldi54bWxQSwECFAAUAAAACACHTuJAMy8FnjsA&#10;AAA5AAAAEAAAAAAAAAABACAAAAAJAQAAZHJzL3NoYXBleG1sLnhtbFBLBQYAAAAABgAGAFsBAACz&#10;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29" o:spid="_x0000_s1026" o:spt="100" style="position:absolute;left:662;top:217;height:348;width:290;" fillcolor="#E2E2E2" filled="t" stroked="t" coordsize="290,348" o:gfxdata="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AtpEugAAANwA&#10;AAAPAAAAAAAAAAEAIAAAACIAAABkcnMvZG93bnJldi54bWxQSwECFAAUAAAACACHTuJAMy8FnjsA&#10;AAA5AAAAEAAAAAAAAAABACAAAAAJAQAAZHJzL3NoYXBleG1sLnhtbFBLBQYAAAAABgAGAFsBAACz&#10;AwAAAAA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30" o:spid="_x0000_s1026" o:spt="100" style="position:absolute;left:1047;top:662;height:283;width:348;" fillcolor="#E2E2E2" filled="t" stroked="t" coordsize="348,283" o:gfxdata="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Ly3DrsAAADc&#10;AAAADwAAAAAAAAABACAAAAAiAAAAZHJzL2Rvd25yZXYueG1sUEsBAhQAFAAAAAgAh07iQDMvBZ47&#10;AAAAOQAAABAAAAAAAAAAAQAgAAAACgEAAGRycy9zaGFwZXhtbC54bWxQSwUGAAAAAAYABgBbAQAA&#10;tA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31" o:spid="_x0000_s1026" o:spt="100" style="position:absolute;left:220;top:662;height:283;width:347;" fillcolor="#E2E2E2" filled="t" stroked="t" coordsize="347,283" o:gfxdata="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YGD+8AAAA&#10;3AAAAA8AAAAAAAAAAQAgAAAAIgAAAGRycy9kb3ducmV2LnhtbFBLAQIUABQAAAAIAIdO4kAzLwWe&#10;OwAAADkAAAAQAAAAAAAAAAEAIAAAAAsBAABkcnMvc2hhcGV4bWwueG1sUEsFBgAAAAAGAAYAWwEA&#10;ALU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132" o:spid="_x0000_s1026" o:spt="3" type="#_x0000_t3" style="position:absolute;left:217;top:212;height:1180;width:1165;" fillcolor="#E2E2E2" filled="t" stroked="t" coordsize="21600,21600" o:gfxdata="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1t4Tb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133" o:spid="_x0000_s1026" o:spt="203" style="position:absolute;left:582;top:577;height:450;width:443;" coordsize="443,450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134" o:spid="_x0000_s1026" o:spt="3" type="#_x0000_t3" style="position:absolute;left:0;top:0;height:450;width:443;" fillcolor="#E2E2E2" filled="t" stroked="t" coordsize="21600,21600" o:gfxdata="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sTs&#10;P8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135" o:spid="_x0000_s1026" o:spt="3" type="#_x0000_t3" style="position:absolute;left:93;top:95;height:263;width:250;" fillcolor="#E2E2E2" filled="t" stroked="t" coordsize="21600,21600" o:gfxdata="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YhJpL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136" o:spid="_x0000_s1026" o:spt="1" style="position:absolute;left:1497;top:650;height:276;width:210;" fillcolor="#E2E2E2" filled="t" stroked="t" coordsize="21600,21600" o:gfxdata="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MhYee5AAAA3A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137" o:spid="_x0000_s1026" o:spt="203" style="position:absolute;left:0;top:0;height:1320;width:1497;" coordsize="1497,1320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    <o:lock v:ext="edit" aspectratio="t"/>
                      <v:shape id="Freeform 138" o:spid="_x0000_s1026" o:spt="100" style="position:absolute;left:530;top:0;height:508;width:967;" fillcolor="#E2E2E2" filled="t" stroked="t" coordsize="967,874" o:gfxdata="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AWFfr4A&#10;AADcAAAADwAAAAAAAAABACAAAAAiAAAAZHJzL2Rvd25yZXYueG1sUEsBAhQAFAAAAAgAh07iQDMv&#10;BZ47AAAAOQAAABAAAAAAAAAAAQAgAAAADQEAAGRycy9zaGFwZXhtbC54bWxQSwUGAAAAAAYABgBb&#10;AQAAtwMAAAAA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139" o:spid="_x0000_s1026" o:spt="100" style="position:absolute;left:0;top:488;height:455;width:1497;" fillcolor="#E2E2E2" filled="t" stroked="t" coordsize="1497,455" o:gfxdata="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V049vQAA&#10;ANwAAAAPAAAAAAAAAAEAIAAAACIAAABkcnMvZG93bnJldi54bWxQSwECFAAUAAAACACHTuJAMy8F&#10;njsAAAA5AAAAEAAAAAAAAAABACAAAAAMAQAAZHJzL3NoYXBleG1sLnhtbFBLBQYAAAAABgAGAFsB&#10;AAC2AwAAAAA=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140" o:spid="_x0000_s1026" o:spt="100" style="position:absolute;left:840;top:178;height:270;width:515;" fillcolor="#E2E2E2" filled="t" stroked="t" coordsize="967,874" o:gfxdata="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5u+kr4A&#10;AADcAAAADwAAAAAAAAABACAAAAAiAAAAZHJzL2Rvd25yZXYueG1sUEsBAhQAFAAAAAgAh07iQDMv&#10;BZ47AAAAOQAAABAAAAAAAAAAAQAgAAAADQEAAGRycy9zaGFwZXhtbC54bWxQSwUGAAAAAAYABgBb&#10;AQAAtwMAAAAA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141" o:spid="_x0000_s1026" o:spt="203" style="position:absolute;left:355;top:670;height:650;width:644;" coordsize="1612,1627" o:gfxdata="UEsDBAoAAAAAAIdO4kAAAAAAAAAAAAAAAAAEAAAAZHJzL1BLAwQUAAAACACHTuJAJor8Xr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nyz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mivxevAAAANwAAAAPAAAAAAAAAAEAIAAAACIAAABkcnMvZG93bnJldi54bWxQ&#10;SwECFAAUAAAACACHTuJAMy8FnjsAAAA5AAAAFQAAAAAAAAABACAAAAALAQAAZHJzL2dyb3Vwc2hh&#10;cGV4bWwueG1sUEsFBgAAAAAGAAYAYAEAAMgDAAAAAA==&#10;">
                        <o:lock v:ext="edit" aspectratio="t"/>
                        <v:shape id="Oval 142" o:spid="_x0000_s1026" o:spt="3" type="#_x0000_t3" style="position:absolute;left:0;top:0;height:1627;width:1612;" fillcolor="#E2E2E2" filled="t" stroked="t" coordsize="21600,21600" o:gfxdata="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6C7pC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43" o:spid="_x0000_s1026" o:spt="100" style="position:absolute;left:680;top:1057;height:348;width:280;" fillcolor="#E2E2E2" filled="t" stroked="t" coordsize="280,348" o:gfxdata="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7viUvQAA&#10;ANw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44" o:spid="_x0000_s1026" o:spt="100" style="position:absolute;left:662;top:217;height:348;width:290;" fillcolor="#E2E2E2" filled="t" stroked="t" coordsize="290,348" o:gfxdata="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ra4we5AAAA3AAA&#10;AA8AAAAAAAAAAQAgAAAAIgAAAGRycy9kb3ducmV2LnhtbFBLAQIUABQAAAAIAIdO4kAzLwWeOwAA&#10;ADkAAAAQAAAAAAAAAAEAIAAAAAgBAABkcnMvc2hhcGV4bWwueG1sUEsFBgAAAAAGAAYAWwEAALID&#10;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45" o:spid="_x0000_s1026" o:spt="100" style="position:absolute;left:1047;top:662;height:283;width:348;" fillcolor="#E2E2E2" filled="t" stroked="t" coordsize="348,283" o:gfxdata="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35I9r4A&#10;AADcAAAADwAAAAAAAAABACAAAAAiAAAAZHJzL2Rvd25yZXYueG1sUEsBAhQAFAAAAAgAh07iQDMv&#10;BZ47AAAAOQAAABAAAAAAAAAAAQAgAAAADQEAAGRycy9zaGFwZXhtbC54bWxQSwUGAAAAAAYABgBb&#10;AQAAtw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46" o:spid="_x0000_s1026" o:spt="100" style="position:absolute;left:220;top:662;height:283;width:347;" fillcolor="#E2E2E2" filled="t" stroked="t" coordsize="347,283" o:gfxdata="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oTcK7sAAADc&#10;AAAADwAAAAAAAAABACAAAAAiAAAAZHJzL2Rvd25yZXYueG1sUEsBAhQAFAAAAAgAh07iQDMvBZ47&#10;AAAAOQAAABAAAAAAAAAAAQAgAAAACgEAAGRycy9zaGFwZXhtbC54bWxQSwUGAAAAAAYABgBbAQAA&#10;tA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147" o:spid="_x0000_s1026" o:spt="3" type="#_x0000_t3" style="position:absolute;left:217;top:212;height:1180;width:1165;" fillcolor="#E2E2E2" filled="t" stroked="t" coordsize="21600,21600" o:gfxdata="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CZh7W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148" o:spid="_x0000_s1026" o:spt="203" style="position:absolute;left:582;top:577;height:450;width:443;" coordsize="443,450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        <o:lock v:ext="edit" aspectratio="t"/>
                          <v:shape id="Oval 149" o:spid="_x0000_s1026" o:spt="3" type="#_x0000_t3" style="position:absolute;left:0;top:0;height:450;width:443;" fillcolor="#E2E2E2" filled="t" stroked="t" coordsize="21600,21600" o:gfxdata="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1SIu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150" o:spid="_x0000_s1026" o:spt="3" type="#_x0000_t3" style="position:absolute;left:93;top:95;height:263;width:250;" fillcolor="#E2E2E2" filled="t" stroked="t" coordsize="21600,21600" o:gfxdata="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Dy6Wr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151" o:spid="_x0000_s1026" o:spt="100" style="position:absolute;left:1059;top:229;height:219;width:176;" fillcolor="#E2E2E2" filled="t" stroked="t" coordsize="623,776" o:gfxdata="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kF6wLsAAADc&#10;AAAADwAAAAAAAAABACAAAAAiAAAAZHJzL2Rvd25yZXYueG1sUEsBAhQAFAAAAAgAh07iQDMvBZ47&#10;AAAAOQAAABAAAAAAAAAAAQAgAAAACgEAAGRycy9zaGFwZXhtbC54bWxQSwUGAAAAAAYABgBbAQAA&#10;tAMAAAAA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group id="Group 152" o:spid="_x0000_s1026" o:spt="203" style="position:absolute;left:2322;top:222;flip:x;height:136;width:492;rotation:5253f;" coordsize="4840,1320" o:gfxdata="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s7l4r0AAADcAAAADwAAAAAAAAABACAAAAAiAAAAZHJzL2Rvd25yZXYueG1s&#10;UEsBAhQAFAAAAAgAh07iQDMvBZ47AAAAOQAAABUAAAAAAAAAAQAgAAAADAEAAGRycy9ncm91cHNo&#10;YXBleG1sLnhtbFBLBQYAAAAABgAGAGABAADJAwAAAAA=&#10;">
                    <o:lock v:ext="edit" aspectratio="t"/>
                    <v:group id="Group 153" o:spid="_x0000_s1026" o:spt="203" style="position:absolute;left:1692;top:53;height:1247;width:3148;" coordsize="3148,1247" o:gfxdata="UEsDBAoAAAAAAIdO4kAAAAAAAAAAAAAAAAAEAAAAZHJzL1BLAwQUAAAACACHTuJA8WUXV7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/IWC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WUXV70AAADcAAAADwAAAAAAAAABACAAAAAiAAAAZHJzL2Rvd25yZXYueG1s&#10;UEsBAhQAFAAAAAgAh07iQDMvBZ47AAAAOQAAABUAAAAAAAAAAQAgAAAADAEAAGRycy9ncm91cHNo&#10;YXBleG1sLnhtbFBLBQYAAAAABgAGAGABAADJAwAAAAA=&#10;">
                      <o:lock v:ext="edit" aspectratio="t"/>
                      <v:rect id="Rectangle 154" o:spid="_x0000_s1026" o:spt="1" style="position:absolute;left:0;top:0;height:873;width:3148;" fillcolor="#E2E2E2" filled="t" stroked="t" coordsize="21600,21600" o:gfxdata="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RqPw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155" o:spid="_x0000_s1026" o:spt="203" style="position:absolute;left:323;top:597;height:650;width:644;" coordsize="1612,1627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156" o:spid="_x0000_s1026" o:spt="3" type="#_x0000_t3" style="position:absolute;left:0;top:0;height:1627;width:1612;" fillcolor="#E2E2E2" filled="t" stroked="t" coordsize="21600,21600" o:gfxdata="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Sjx+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57" o:spid="_x0000_s1026" o:spt="100" style="position:absolute;left:680;top:1057;height:348;width:280;" fillcolor="#E2E2E2" filled="t" stroked="t" coordsize="280,348" o:gfxdata="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bOTHrsAAADc&#10;AAAADwAAAAAAAAABACAAAAAiAAAAZHJzL2Rvd25yZXYueG1sUEsBAhQAFAAAAAgAh07iQDMvBZ47&#10;AAAAOQAAABAAAAAAAAAAAQAgAAAACgEAAGRycy9zaGFwZXhtbC54bWxQSwUGAAAAAAYABgBbAQAA&#10;tAMAAAAA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58" o:spid="_x0000_s1026" o:spt="100" style="position:absolute;left:662;top:217;height:348;width:290;" fillcolor="#E2E2E2" filled="t" stroked="t" coordsize="290,348" o:gfxdata="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CHiI25AAAA3AAA&#10;AA8AAAAAAAAAAQAgAAAAIgAAAGRycy9kb3ducmV2LnhtbFBLAQIUABQAAAAIAIdO4kAzLwWeOwAA&#10;ADkAAAAQAAAAAAAAAAEAIAAAAAgBAABkcnMvc2hhcGV4bWwueG1sUEsFBgAAAAAGAAYAWwEAALID&#10;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59" o:spid="_x0000_s1026" o:spt="100" style="position:absolute;left:1047;top:662;height:283;width:348;" fillcolor="#E2E2E2" filled="t" stroked="t" coordsize="348,283" o:gfxdata="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c2Ci8AAAA&#10;3AAAAA8AAAAAAAAAAQAgAAAAIgAAAGRycy9kb3ducmV2LnhtbFBLAQIUABQAAAAIAIdO4kAzLwWe&#10;OwAAADkAAAAQAAAAAAAAAAEAIAAAAAsBAABkcnMvc2hhcGV4bWwueG1sUEsFBgAAAAAGAAYAWwEA&#10;ALUDAAAAAA=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60" o:spid="_x0000_s1026" o:spt="100" style="position:absolute;left:220;top:662;height:283;width:347;" fillcolor="#E2E2E2" filled="t" stroked="t" coordsize="347,283" o:gfxdata="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BmTPW8AAAA&#10;3AAAAA8AAAAAAAAAAQAgAAAAIgAAAGRycy9kb3ducmV2LnhtbFBLAQIUABQAAAAIAIdO4kAzLwWe&#10;OwAAADkAAAAQAAAAAAAAAAEAIAAAAAsBAABkcnMvc2hhcGV4bWwueG1sUEsFBgAAAAAGAAYAWwEA&#10;ALU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161" o:spid="_x0000_s1026" o:spt="3" type="#_x0000_t3" style="position:absolute;left:217;top:212;height:1180;width:1165;" fillcolor="#E2E2E2" filled="t" stroked="t" coordsize="21600,21600" o:gfxdata="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nsXa7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162" o:spid="_x0000_s1026" o:spt="203" style="position:absolute;left:582;top:577;height:450;width:443;" coordsize="443,450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        <o:lock v:ext="edit" aspectratio="t"/>
                          <v:shape id="Oval 163" o:spid="_x0000_s1026" o:spt="3" type="#_x0000_t3" style="position:absolute;left:0;top:0;height:450;width:443;" fillcolor="#E2E2E2" filled="t" stroked="t" coordsize="21600,21600" o:gfxdata="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ey8L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164" o:spid="_x0000_s1026" o:spt="3" type="#_x0000_t3" style="position:absolute;left:93;top:95;height:263;width:250;" fillcolor="#E2E2E2" filled="t" stroked="t" coordsize="21600,21600" o:gfxdata="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Kgm&#10;gs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165" o:spid="_x0000_s1026" o:spt="203" style="position:absolute;left:2141;top:597;height:650;width:645;" coordsize="1612,1627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      <o:lock v:ext="edit" aspectratio="t"/>
                        <v:shape id="Oval 166" o:spid="_x0000_s1026" o:spt="3" type="#_x0000_t3" style="position:absolute;left:0;top:0;height:1627;width:1612;" fillcolor="#E2E2E2" filled="t" stroked="t" coordsize="21600,21600" o:gfxdata="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ZT8Yr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67" o:spid="_x0000_s1026" o:spt="100" style="position:absolute;left:680;top:1057;height:348;width:280;" fillcolor="#E2E2E2" filled="t" stroked="t" coordsize="280,348" o:gfxdata="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bXgY7sAAADc&#10;AAAADwAAAAAAAAABACAAAAAiAAAAZHJzL2Rvd25yZXYueG1sUEsBAhQAFAAAAAgAh07iQDMvBZ47&#10;AAAAOQAAABAAAAAAAAAAAQAgAAAACgEAAGRycy9zaGFwZXhtbC54bWxQSwUGAAAAAAYABgBbAQAA&#10;tAMAAAAA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68" o:spid="_x0000_s1026" o:spt="100" style="position:absolute;left:662;top:217;height:348;width:290;" fillcolor="#E2E2E2" filled="t" stroked="t" coordsize="290,348" o:gfxdata="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IH78LsAAADc&#10;AAAADwAAAAAAAAABACAAAAAiAAAAZHJzL2Rvd25yZXYueG1sUEsBAhQAFAAAAAgAh07iQDMvBZ47&#10;AAAAOQAAABAAAAAAAAAAAQAgAAAACgEAAGRycy9zaGFwZXhtbC54bWxQSwUGAAAAAAYABgBbAQAA&#10;tAMA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69" o:spid="_x0000_s1026" o:spt="100" style="position:absolute;left:1047;top:662;height:283;width:348;" fillcolor="#E2E2E2" filled="t" stroked="t" coordsize="348,283" o:gfxdata="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ZqrVbsAAADc&#10;AAAADwAAAAAAAAABACAAAAAiAAAAZHJzL2Rvd25yZXYueG1sUEsBAhQAFAAAAAgAh07iQDMvBZ47&#10;AAAAOQAAABAAAAAAAAAAAQAgAAAACgEAAGRycy9zaGFwZXhtbC54bWxQSwUGAAAAAAYABgBbAQAA&#10;tA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70" o:spid="_x0000_s1026" o:spt="100" style="position:absolute;left:220;top:662;height:283;width:347;" fillcolor="#E2E2E2" filled="t" stroked="t" coordsize="347,283" o:gfxdata="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hgP4i8AAAA&#10;3AAAAA8AAAAAAAAAAQAgAAAAIgAAAGRycy9kb3ducmV2LnhtbFBLAQIUABQAAAAIAIdO4kAzLwWe&#10;OwAAADkAAAAQAAAAAAAAAAEAIAAAAAsBAABkcnMvc2hhcGV4bWwueG1sUEsFBgAAAAAGAAYAWwEA&#10;ALU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171" o:spid="_x0000_s1026" o:spt="3" type="#_x0000_t3" style="position:absolute;left:217;top:212;height:1180;width:1165;" fillcolor="#E2E2E2" filled="t" stroked="t" coordsize="21600,21600" o:gfxdata="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n1kFr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172" o:spid="_x0000_s1026" o:spt="203" style="position:absolute;left:582;top:577;height:450;width:443;" coordsize="443,450" o:gfxdata="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rKjYy+AAAA3AAAAA8AAAAAAAAAAQAgAAAAIgAAAGRycy9kb3ducmV2Lnht&#10;bFBLAQIUABQAAAAIAIdO4kAzLwWeOwAAADkAAAAVAAAAAAAAAAEAIAAAAA0BAABkcnMvZ3JvdXBz&#10;aGFwZXhtbC54bWxQSwUGAAAAAAYABgBgAQAAygMAAAAA&#10;">
                          <o:lock v:ext="edit" aspectratio="t"/>
                          <v:shape id="Oval 173" o:spid="_x0000_s1026" o:spt="3" type="#_x0000_t3" style="position:absolute;left:0;top:0;height:450;width:443;" fillcolor="#E2E2E2" filled="t" stroked="t" coordsize="21600,21600" o:gfxdata="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HBjb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174" o:spid="_x0000_s1026" o:spt="3" type="#_x0000_t3" style="position:absolute;left:93;top:95;height:263;width:250;" fillcolor="#E2E2E2" filled="t" stroked="t" coordsize="21600,21600" o:gfxdata="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K5V&#10;/8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175" o:spid="_x0000_s1026" o:spt="1" style="position:absolute;left:1497;top:650;height:276;width:210;" fillcolor="#E2E2E2" filled="t" stroked="t" coordsize="21600,21600" o:gfxdata="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gd9vL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176" o:spid="_x0000_s1026" o:spt="203" style="position:absolute;left:0;top:0;height:1320;width:1497;" coordsize="1497,1320" o:gfxdata="UEsDBAoAAAAAAIdO4kAAAAAAAAAAAAAAAAAEAAAAZHJzL1BLAwQUAAAACACHTuJA36zgBb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as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6zgBb0AAADcAAAADwAAAAAAAAABACAAAAAiAAAAZHJzL2Rvd25yZXYueG1s&#10;UEsBAhQAFAAAAAgAh07iQDMvBZ47AAAAOQAAABUAAAAAAAAAAQAgAAAADAEAAGRycy9ncm91cHNo&#10;YXBleG1sLnhtbFBLBQYAAAAABgAGAGABAADJAwAAAAA=&#10;">
                      <o:lock v:ext="edit" aspectratio="t"/>
                      <v:shape id="Freeform 177" o:spid="_x0000_s1026" o:spt="100" style="position:absolute;left:530;top:0;height:508;width:967;" fillcolor="#E2E2E2" filled="t" stroked="t" coordsize="967,874" o:gfxdata="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GpMq/&#10;AAAA3AAAAA8AAAAAAAAAAQAgAAAAIgAAAGRycy9kb3ducmV2LnhtbFBLAQIUABQAAAAIAIdO4kAz&#10;LwWeOwAAADkAAAAQAAAAAAAAAAEAIAAAAA4BAABkcnMvc2hhcGV4bWwueG1sUEsFBgAAAAAGAAYA&#10;WwEAALgDAAAAAA==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178" o:spid="_x0000_s1026" o:spt="100" style="position:absolute;left:0;top:488;height:455;width:1497;" fillcolor="#E2E2E2" filled="t" stroked="t" coordsize="1497,455" o:gfxdata="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cVJmvQAA&#10;ANwAAAAPAAAAAAAAAAEAIAAAACIAAABkcnMvZG93bnJldi54bWxQSwECFAAUAAAACACHTuJAMy8F&#10;njsAAAA5AAAAEAAAAAAAAAABACAAAAAMAQAAZHJzL3NoYXBleG1sLnhtbFBLBQYAAAAABgAGAFsB&#10;AAC2AwAAAAA=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179" o:spid="_x0000_s1026" o:spt="100" style="position:absolute;left:840;top:178;height:270;width:515;" fillcolor="#E2E2E2" filled="t" stroked="t" coordsize="967,874" o:gfxdata="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SOZJb4A&#10;AADcAAAADwAAAAAAAAABACAAAAAiAAAAZHJzL2Rvd25yZXYueG1sUEsBAhQAFAAAAAgAh07iQDMv&#10;BZ47AAAAOQAAABAAAAAAAAAAAQAgAAAADQEAAGRycy9zaGFwZXhtbC54bWxQSwUGAAAAAAYABgBb&#10;AQAAtwMAAAAA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180" o:spid="_x0000_s1026" o:spt="203" style="position:absolute;left:355;top:670;height:650;width:644;" coordsize="1612,1627" o:gfxdata="UEsDBAoAAAAAAIdO4kAAAAAAAAAAAAAAAAAEAAAAZHJzL1BLAwQUAAAACACHTuJAQDLb6b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NoX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MtvpvAAAANwAAAAPAAAAAAAAAAEAIAAAACIAAABkcnMvZG93bnJldi54bWxQ&#10;SwECFAAUAAAACACHTuJAMy8FnjsAAAA5AAAAFQAAAAAAAAABACAAAAALAQAAZHJzL2dyb3Vwc2hh&#10;cGV4bWwueG1sUEsFBgAAAAAGAAYAYAEAAMgDAAAAAA==&#10;">
                        <o:lock v:ext="edit" aspectratio="t"/>
                        <v:shape id="Oval 181" o:spid="_x0000_s1026" o:spt="3" type="#_x0000_t3" style="position:absolute;left:0;top:0;height:1627;width:1612;" fillcolor="#E2E2E2" filled="t" stroked="t" coordsize="21600,21600" o:gfxdata="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pPLLvQAA&#10;ANwAAAAPAAAAAAAAAAEAIAAAACIAAABkcnMvZG93bnJldi54bWxQSwECFAAUAAAACACHTuJAMy8F&#10;njsAAAA5AAAAEAAAAAAAAAABACAAAAAMAQAAZHJzL3NoYXBleG1sLnhtbFBLBQYAAAAABgAGAFsB&#10;AAC2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82" o:spid="_x0000_s1026" o:spt="100" style="position:absolute;left:680;top:1057;height:348;width:280;" fillcolor="#E2E2E2" filled="t" stroked="t" coordsize="280,348" o:gfxdata="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BvVJrsAAADc&#10;AAAADwAAAAAAAAABACAAAAAiAAAAZHJzL2Rvd25yZXYueG1sUEsBAhQAFAAAAAgAh07iQDMvBZ47&#10;AAAAOQAAABAAAAAAAAAAAQAgAAAACgEAAGRycy9zaGFwZXhtbC54bWxQSwUGAAAAAAYABgBbAQAA&#10;tAMAAAAA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83" o:spid="_x0000_s1026" o:spt="100" style="position:absolute;left:662;top:217;height:348;width:290;" fillcolor="#E2E2E2" filled="t" stroked="t" coordsize="290,348" o:gfxdata="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/P9cvQAA&#10;ANwAAAAPAAAAAAAAAAEAIAAAACIAAABkcnMvZG93bnJldi54bWxQSwECFAAUAAAACACHTuJAMy8F&#10;njsAAAA5AAAAEAAAAAAAAAABACAAAAAMAQAAZHJzL3NoYXBleG1sLnhtbFBLBQYAAAAABgAGAFsB&#10;AAC2AwAAAAA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84" o:spid="_x0000_s1026" o:spt="100" style="position:absolute;left:1047;top:662;height:283;width:348;" fillcolor="#E2E2E2" filled="t" stroked="t" coordsize="348,283" o:gfxdata="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kKSFrsAAADc&#10;AAAADwAAAAAAAAABACAAAAAiAAAAZHJzL2Rvd25yZXYueG1sUEsBAhQAFAAAAAgAh07iQDMvBZ47&#10;AAAAOQAAABAAAAAAAAAAAQAgAAAACgEAAGRycy9zaGFwZXhtbC54bWxQSwUGAAAAAAYABgBbAQAA&#10;tA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85" o:spid="_x0000_s1026" o:spt="100" style="position:absolute;left:220;top:662;height:283;width:347;" fillcolor="#E2E2E2" filled="t" stroked="t" coordsize="347,283" o:gfxdata="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6LAcL4A&#10;AADcAAAADwAAAAAAAAABACAAAAAiAAAAZHJzL2Rvd25yZXYueG1sUEsBAhQAFAAAAAgAh07iQDMv&#10;BZ47AAAAOQAAABAAAAAAAAAAAQAgAAAADQEAAGRycy9zaGFwZXhtbC54bWxQSwUGAAAAAAYABgBb&#10;AQAAtw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186" o:spid="_x0000_s1026" o:spt="3" type="#_x0000_t3" style="position:absolute;left:217;top:212;height:1180;width:1165;" fillcolor="#E2E2E2" filled="t" stroked="t" coordsize="21600,21600" o:gfxdata="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iGgAr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187" o:spid="_x0000_s1026" o:spt="203" style="position:absolute;left:582;top:577;height:450;width:443;" coordsize="443,450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        <o:lock v:ext="edit" aspectratio="t"/>
                          <v:shape id="Oval 188" o:spid="_x0000_s1026" o:spt="3" type="#_x0000_t3" style="position:absolute;left:0;top:0;height:450;width:443;" fillcolor="#E2E2E2" filled="t" stroked="t" coordsize="21600,21600" o:gfxdata="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M+db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189" o:spid="_x0000_s1026" o:spt="3" type="#_x0000_t3" style="position:absolute;left:93;top:95;height:263;width:250;" fillcolor="#E2E2E2" filled="t" stroked="t" coordsize="21600,21600" o:gfxdata="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b+b7r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190" o:spid="_x0000_s1026" o:spt="100" style="position:absolute;left:1059;top:229;height:219;width:176;" fillcolor="#E2E2E2" filled="t" stroked="t" coordsize="623,776" o:gfxdata="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nZpu8AAAA&#10;3AAAAA8AAAAAAAAAAQAgAAAAIgAAAGRycy9kb3ducmV2LnhtbFBLAQIUABQAAAAIAIdO4kAzLwWe&#10;OwAAADkAAAAQAAAAAAAAAAEAIAAAAAsBAABkcnMvc2hhcGV4bWwueG1sUEsFBgAAAAAGAAYAWwEA&#10;ALUDAAAAAA==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group id="Group 191" o:spid="_x0000_s1026" o:spt="203" style="position:absolute;left:3099;top:222;flip:x;height:136;width:492;rotation:5253f;" coordsize="4840,1320" o:gfxdata="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Bq/VMvAAAANwAAAAPAAAAAAAAAAEAIAAAACIAAABkcnMvZG93bnJldi54bWxQ&#10;SwECFAAUAAAACACHTuJAMy8FnjsAAAA5AAAAFQAAAAAAAAABACAAAAALAQAAZHJzL2dyb3Vwc2hh&#10;cGV4bWwueG1sUEsFBgAAAAAGAAYAYAEAAMgDAAAAAA==&#10;">
                    <o:lock v:ext="edit" aspectratio="t"/>
                    <v:group id="Group 192" o:spid="_x0000_s1026" o:spt="203" style="position:absolute;left:1692;top:53;height:1247;width:3148;" coordsize="3148,1247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    <o:lock v:ext="edit" aspectratio="t"/>
                      <v:rect id="Rectangle 193" o:spid="_x0000_s1026" o:spt="1" style="position:absolute;left:0;top:0;height:873;width:3148;" fillcolor="#E2E2E2" filled="t" stroked="t" coordsize="21600,21600" o:gfxdata="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rPJXC5AAAA3AAA&#10;AA8AAAAAAAAAAQAgAAAAIgAAAGRycy9kb3ducmV2LnhtbFBLAQIUABQAAAAIAIdO4kAzLwWeOwAA&#10;ADkAAAAQAAAAAAAAAAEAIAAAAAgBAABkcnMvc2hhcGV4bWwueG1sUEsFBgAAAAAGAAYAWwEAALID&#10;AAAAAA==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194" o:spid="_x0000_s1026" o:spt="203" style="position:absolute;left:323;top:597;height:650;width:644;" coordsize="1612,1627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        <o:lock v:ext="edit" aspectratio="t"/>
                        <v:shape id="Oval 195" o:spid="_x0000_s1026" o:spt="3" type="#_x0000_t3" style="position:absolute;left:0;top:0;height:1627;width:1612;" fillcolor="#E2E2E2" filled="t" stroked="t" coordsize="21600,21600" o:gfxdata="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LST&#10;RM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96" o:spid="_x0000_s1026" o:spt="100" style="position:absolute;left:680;top:1057;height:348;width:280;" fillcolor="#E2E2E2" filled="t" stroked="t" coordsize="280,348" o:gfxdata="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C7SpugAAANwA&#10;AAAPAAAAAAAAAAEAIAAAACIAAABkcnMvZG93bnJldi54bWxQSwECFAAUAAAACACHTuJAMy8FnjsA&#10;AAA5AAAAEAAAAAAAAAABACAAAAAJAQAAZHJzL3NoYXBleG1sLnhtbFBLBQYAAAAABgAGAFsBAACz&#10;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97" o:spid="_x0000_s1026" o:spt="100" style="position:absolute;left:662;top:217;height:348;width:290;" fillcolor="#E2E2E2" filled="t" stroked="t" coordsize="290,348" o:gfxdata="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aGU1rgAAADcAAAA&#10;DwAAAAAAAAABACAAAAAiAAAAZHJzL2Rvd25yZXYueG1sUEsBAhQAFAAAAAgAh07iQDMvBZ47AAAA&#10;OQAAABAAAAAAAAAAAQAgAAAABwEAAGRycy9zaGFwZXhtbC54bWxQSwUGAAAAAAYABgBbAQAAsQMA&#10;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98" o:spid="_x0000_s1026" o:spt="100" style="position:absolute;left:1047;top:662;height:283;width:348;" fillcolor="#E2E2E2" filled="t" stroked="t" coordsize="348,283" o:gfxdata="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f+Zy8AAAA&#10;3AAAAA8AAAAAAAAAAQAgAAAAIgAAAGRycy9kb3ducmV2LnhtbFBLAQIUABQAAAAIAIdO4kAzLwWe&#10;OwAAADkAAAAQAAAAAAAAAAEAIAAAAAsBAABkcnMvc2hhcGV4bWwueG1sUEsFBgAAAAAGAAYAWwEA&#10;ALUDAAAAAA=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199" o:spid="_x0000_s1026" o:spt="100" style="position:absolute;left:220;top:662;height:283;width:347;" fillcolor="#E2E2E2" filled="t" stroked="t" coordsize="347,283" o:gfxdata="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AUK68AAAA&#10;3AAAAA8AAAAAAAAAAQAgAAAAIgAAAGRycy9kb3ducmV2LnhtbFBLAQIUABQAAAAIAIdO4kAzLwWe&#10;OwAAADkAAAAQAAAAAAAAAAEAIAAAAAsBAABkcnMvc2hhcGV4bWwueG1sUEsFBgAAAAAGAAYAWwEA&#10;ALU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200" o:spid="_x0000_s1026" o:spt="3" type="#_x0000_t3" style="position:absolute;left:217;top:212;height:1180;width:1165;" fillcolor="#E2E2E2" filled="t" stroked="t" coordsize="21600,21600" o:gfxdata="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DMNy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201" o:spid="_x0000_s1026" o:spt="203" style="position:absolute;left:582;top:577;height:450;width:443;" coordsize="443,450" o:gfxdata="UEsDBAoAAAAAAIdO4kAAAAAAAAAAAAAAAAAEAAAAZHJzL1BLAwQUAAAACACHTuJAK+riqr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6uKq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202" o:spid="_x0000_s1026" o:spt="3" type="#_x0000_t3" style="position:absolute;left:0;top:0;height:450;width:443;" fillcolor="#E2E2E2" filled="t" stroked="t" coordsize="21600,21600" o:gfxdata="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BGuq7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203" o:spid="_x0000_s1026" o:spt="3" type="#_x0000_t3" style="position:absolute;left:93;top:95;height:263;width:250;" fillcolor="#E2E2E2" filled="t" stroked="t" coordsize="21600,21600" o:gfxdata="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10LML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204" o:spid="_x0000_s1026" o:spt="203" style="position:absolute;left:2141;top:597;height:650;width:645;" coordsize="1612,1627" o:gfxdata="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XM3Fr0AAADcAAAADwAAAAAAAAABACAAAAAiAAAAZHJzL2Rvd25yZXYueG1s&#10;UEsBAhQAFAAAAAgAh07iQDMvBZ47AAAAOQAAABUAAAAAAAAAAQAgAAAADAEAAGRycy9ncm91cHNo&#10;YXBleG1sLnhtbFBLBQYAAAAABgAGAGABAADJAwAAAAA=&#10;">
                        <o:lock v:ext="edit" aspectratio="t"/>
                        <v:shape id="Oval 205" o:spid="_x0000_s1026" o:spt="3" type="#_x0000_t3" style="position:absolute;left:0;top:0;height:1627;width:1612;" fillcolor="#E2E2E2" filled="t" stroked="t" coordsize="21600,21600" o:gfxdata="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WHj&#10;Y8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06" o:spid="_x0000_s1026" o:spt="100" style="position:absolute;left:680;top:1057;height:348;width:280;" fillcolor="#E2E2E2" filled="t" stroked="t" coordsize="280,348" o:gfxdata="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t7EjrsAAADc&#10;AAAADwAAAAAAAAABACAAAAAiAAAAZHJzL2Rvd25yZXYueG1sUEsBAhQAFAAAAAgAh07iQDMvBZ47&#10;AAAAOQAAABAAAAAAAAAAAQAgAAAACgEAAGRycy9zaGFwZXhtbC54bWxQSwUGAAAAAAYABgBbAQAA&#10;tAMAAAAA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07" o:spid="_x0000_s1026" o:spt="100" style="position:absolute;left:662;top:217;height:348;width:290;" fillcolor="#E2E2E2" filled="t" stroked="t" coordsize="290,348" o:gfxdata="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HTk8bgAAADcAAAA&#10;DwAAAAAAAAABACAAAAAiAAAAZHJzL2Rvd25yZXYueG1sUEsBAhQAFAAAAAgAh07iQDMvBZ47AAAA&#10;OQAAABAAAAAAAAAAAQAgAAAABwEAAGRycy9zaGFwZXhtbC54bWxQSwUGAAAAAAYABgBbAQAAsQMA&#10;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08" o:spid="_x0000_s1026" o:spt="100" style="position:absolute;left:1047;top:662;height:283;width:348;" fillcolor="#E2E2E2" filled="t" stroked="t" coordsize="348,283" o:gfxdata="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cqJu7sAAADc&#10;AAAADwAAAAAAAAABACAAAAAiAAAAZHJzL2Rvd25yZXYueG1sUEsBAhQAFAAAAAgAh07iQDMvBZ47&#10;AAAAOQAAABAAAAAAAAAAAQAgAAAACgEAAGRycy9zaGFwZXhtbC54bWxQSwUGAAAAAAYABgBbAQAA&#10;tA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09" o:spid="_x0000_s1026" o:spt="100" style="position:absolute;left:220;top:662;height:283;width:347;" fillcolor="#E2E2E2" filled="t" stroked="t" coordsize="347,283" o:gfxdata="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lSCJvQAA&#10;ANwAAAAPAAAAAAAAAAEAIAAAACIAAABkcnMvZG93bnJldi54bWxQSwECFAAUAAAACACHTuJAMy8F&#10;njsAAAA5AAAAEAAAAAAAAAABACAAAAAMAQAAZHJzL3NoYXBleG1sLnhtbFBLBQYAAAAABgAGAFsB&#10;AAC2AwAAAAA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210" o:spid="_x0000_s1026" o:spt="3" type="#_x0000_t3" style="position:absolute;left:217;top:212;height:1180;width:1165;" fillcolor="#E2E2E2" filled="t" stroked="t" coordsize="21600,21600" o:gfxdata="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WQPu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211" o:spid="_x0000_s1026" o:spt="203" style="position:absolute;left:582;top:577;height:450;width:443;" coordsize="443,450" o:gfxdata="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4/ko2+AAAA3AAAAA8AAAAAAAAAAQAgAAAAIgAAAGRycy9kb3ducmV2Lnht&#10;bFBLAQIUABQAAAAIAIdO4kAzLwWeOwAAADkAAAAVAAAAAAAAAAEAIAAAAA0BAABkcnMvZ3JvdXBz&#10;aGFwZXhtbC54bWxQSwUGAAAAAAYABgBgAQAAygMAAAAA&#10;">
                          <o:lock v:ext="edit" aspectratio="t"/>
                          <v:shape id="Oval 212" o:spid="_x0000_s1026" o:spt="3" type="#_x0000_t3" style="position:absolute;left:0;top:0;height:450;width:443;" fillcolor="#E2E2E2" filled="t" stroked="t" coordsize="21600,21600" o:gfxdata="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cTejL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213" o:spid="_x0000_s1026" o:spt="3" type="#_x0000_t3" style="position:absolute;left:93;top:95;height:263;width:250;" fillcolor="#E2E2E2" filled="t" stroked="t" coordsize="21600,21600" o:gfxdata="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aIexe/&#10;AAAA3AAAAA8AAAAAAAAAAQAgAAAAIgAAAGRycy9kb3ducmV2LnhtbFBLAQIUABQAAAAIAIdO4kAz&#10;LwWeOwAAADkAAAAQAAAAAAAAAAEAIAAAAA4BAABkcnMvc2hhcGV4bWwueG1sUEsFBgAAAAAGAAYA&#10;WwEAALgDAAAAAA=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214" o:spid="_x0000_s1026" o:spt="1" style="position:absolute;left:1497;top:650;height:276;width:210;" fillcolor="#E2E2E2" filled="t" stroked="t" coordsize="21600,21600" o:gfxdata="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bFlR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215" o:spid="_x0000_s1026" o:spt="203" style="position:absolute;left:0;top:0;height:1320;width:1497;" coordsize="1497,1320" o:gfxdata="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hrBQr0AAADcAAAADwAAAAAAAAABACAAAAAiAAAAZHJzL2Rvd25yZXYueG1s&#10;UEsBAhQAFAAAAAgAh07iQDMvBZ47AAAAOQAAABUAAAAAAAAAAQAgAAAADAEAAGRycy9ncm91cHNo&#10;YXBleG1sLnhtbFBLBQYAAAAABgAGAGABAADJAwAAAAA=&#10;">
                      <o:lock v:ext="edit" aspectratio="t"/>
                      <v:shape id="Freeform 216" o:spid="_x0000_s1026" o:spt="100" style="position:absolute;left:530;top:0;height:508;width:967;" fillcolor="#E2E2E2" filled="t" stroked="t" coordsize="967,874" o:gfxdata="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XO7y74A&#10;AADcAAAADwAAAAAAAAABACAAAAAiAAAAZHJzL2Rvd25yZXYueG1sUEsBAhQAFAAAAAgAh07iQDMv&#10;BZ47AAAAOQAAABAAAAAAAAAAAQAgAAAADQEAAGRycy9zaGFwZXhtbC54bWxQSwUGAAAAAAYABgBb&#10;AQAAtwMAAAAA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217" o:spid="_x0000_s1026" o:spt="100" style="position:absolute;left:0;top:488;height:455;width:1497;" fillcolor="#E2E2E2" filled="t" stroked="t" coordsize="1497,455" o:gfxdata="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hcIi8AAAA&#10;3AAAAA8AAAAAAAAAAQAgAAAAIgAAAGRycy9kb3ducmV2LnhtbFBLAQIUABQAAAAIAIdO4kAzLwWe&#10;OwAAADkAAAAQAAAAAAAAAAEAIAAAAAsBAABkcnMvc2hhcGV4bWwueG1sUEsFBgAAAAAGAAYAWwEA&#10;ALUDAAAAAA==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218" o:spid="_x0000_s1026" o:spt="100" style="position:absolute;left:840;top:178;height:270;width:515;" fillcolor="#E2E2E2" filled="t" stroked="t" coordsize="967,874" o:gfxdata="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daGJL4A&#10;AADcAAAADwAAAAAAAAABACAAAAAiAAAAZHJzL2Rvd25yZXYueG1sUEsBAhQAFAAAAAgAh07iQDMv&#10;BZ47AAAAOQAAABAAAAAAAAAAAQAgAAAADQEAAGRycy9zaGFwZXhtbC54bWxQSwUGAAAAAAYABgBb&#10;AQAAtwMAAAAA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219" o:spid="_x0000_s1026" o:spt="203" style="position:absolute;left:355;top:670;height:650;width:644;" coordsize="1612,1627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220" o:spid="_x0000_s1026" o:spt="3" type="#_x0000_t3" style="position:absolute;left:0;top:0;height:1627;width:1612;" fillcolor="#E2E2E2" filled="t" stroked="t" coordsize="21600,21600" o:gfxdata="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P1ia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21" o:spid="_x0000_s1026" o:spt="100" style="position:absolute;left:680;top:1057;height:348;width:280;" fillcolor="#E2E2E2" filled="t" stroked="t" coordsize="280,348" o:gfxdata="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7sonugAAANwA&#10;AAAPAAAAAAAAAAEAIAAAACIAAABkcnMvZG93bnJldi54bWxQSwECFAAUAAAACACHTuJAMy8FnjsA&#10;AAA5AAAAEAAAAAAAAAABACAAAAAJAQAAZHJzL3NoYXBleG1sLnhtbFBLBQYAAAAABgAGAFsBAACz&#10;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22" o:spid="_x0000_s1026" o:spt="100" style="position:absolute;left:662;top:217;height:348;width:290;" fillcolor="#E2E2E2" filled="t" stroked="t" coordsize="290,348" o:gfxdata="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na0bS5AAAA3AAA&#10;AA8AAAAAAAAAAQAgAAAAIgAAAGRycy9kb3ducmV2LnhtbFBLAQIUABQAAAAIAIdO4kAzLwWeOwAA&#10;ADkAAAAQAAAAAAAAAAEAIAAAAAgBAABkcnMvc2hhcGV4bWwueG1sUEsFBgAAAAAGAAYAWwEAALID&#10;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23" o:spid="_x0000_s1026" o:spt="100" style="position:absolute;left:1047;top:662;height:283;width:348;" fillcolor="#E2E2E2" filled="t" stroked="t" coordsize="348,283" o:gfxdata="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reNF74A&#10;AADcAAAADwAAAAAAAAABACAAAAAiAAAAZHJzL2Rvd25yZXYueG1sUEsBAhQAFAAAAAgAh07iQDMv&#10;BZ47AAAAOQAAABAAAAAAAAAAAQAgAAAADQEAAGRycy9zaGFwZXhtbC54bWxQSwUGAAAAAAYABgBb&#10;AQAAtw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24" o:spid="_x0000_s1026" o:spt="100" style="position:absolute;left:220;top:662;height:283;width:347;" fillcolor="#E2E2E2" filled="t" stroked="t" coordsize="347,283" o:gfxdata="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TRnKvQAA&#10;ANwAAAAPAAAAAAAAAAEAIAAAACIAAABkcnMvZG93bnJldi54bWxQSwECFAAUAAAACACHTuJAMy8F&#10;njsAAAA5AAAAEAAAAAAAAAABACAAAAAMAQAAZHJzL3NoYXBleG1sLnhtbFBLBQYAAAAABgAGAFsB&#10;AAC2AwAAAAA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225" o:spid="_x0000_s1026" o:spt="3" type="#_x0000_t3" style="position:absolute;left:217;top:212;height:1180;width:1165;" fillcolor="#E2E2E2" filled="t" stroked="t" coordsize="21600,21600" o:gfxdata="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l4FF&#10;wAAAANw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226" o:spid="_x0000_s1026" o:spt="203" style="position:absolute;left:582;top:577;height:450;width:443;" coordsize="443,450" o:gfxdata="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m1i2r0AAADcAAAADwAAAAAAAAABACAAAAAiAAAAZHJzL2Rvd25yZXYueG1s&#10;UEsBAhQAFAAAAAgAh07iQDMvBZ47AAAAOQAAABUAAAAAAAAAAQAgAAAADAEAAGRycy9ncm91cHNo&#10;YXBleG1sLnhtbFBLBQYAAAAABgAGAGABAADJAwAAAAA=&#10;">
                          <o:lock v:ext="edit" aspectratio="t"/>
                          <v:shape id="Oval 227" o:spid="_x0000_s1026" o:spt="3" type="#_x0000_t3" style="position:absolute;left:0;top:0;height:450;width:443;" fillcolor="#E2E2E2" filled="t" stroked="t" coordsize="21600,21600" o:gfxdata="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8Nsk&#10;3s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228" o:spid="_x0000_s1026" o:spt="3" type="#_x0000_t3" style="position:absolute;left:93;top:95;height:263;width:250;" fillcolor="#E2E2E2" filled="t" stroked="t" coordsize="21600,21600" o:gfxdata="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Am6&#10;qc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229" o:spid="_x0000_s1026" o:spt="100" style="position:absolute;left:1059;top:229;height:219;width:176;" fillcolor="#E2E2E2" filled="t" stroked="t" coordsize="623,776" o:gfxdata="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T3ww&#10;wAAAANwAAAAPAAAAAAAAAAEAIAAAACIAAABkcnMvZG93bnJldi54bWxQSwECFAAUAAAACACHTuJA&#10;My8FnjsAAAA5AAAAEAAAAAAAAAABACAAAAAPAQAAZHJzL3NoYXBleG1sLnhtbFBLBQYAAAAABgAG&#10;AFsBAAC5AwAAAAA=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shape id="Text Box 230" o:spid="_x0000_s1026" o:spt="202" type="#_x0000_t202" style="position:absolute;left:1041;top:519;height:240;width:422;" filled="f" stroked="f" coordsize="21600,21600" o:gfxdata="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TOxi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300m</w:t>
                          </w:r>
                        </w:p>
                      </w:txbxContent>
                    </v:textbox>
                  </v:shape>
                  <v:shape id="Text Box 231" o:spid="_x0000_s1026" o:spt="202" type="#_x0000_t202" style="position:absolute;left:1859;top:519;height:240;width:422;" filled="f" stroked="f" coordsize="21600,21600" o:gfxdata="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n56D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600m</w:t>
                          </w:r>
                        </w:p>
                      </w:txbxContent>
                    </v:textbox>
                  </v:shape>
                  <v:shape id="Text Box 232" o:spid="_x0000_s1026" o:spt="202" type="#_x0000_t202" style="position:absolute;left:2642;top:519;height:240;width:422;" filled="f" stroked="f" coordsize="21600,21600" o:gfxdata="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8ocO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900m</w:t>
                          </w:r>
                        </w:p>
                      </w:txbxContent>
                    </v:textbox>
                  </v:shape>
                  <v:shape id="Text Box 233" o:spid="_x0000_s1026" o:spt="202" type="#_x0000_t202" style="position:absolute;left:3426;top:519;height:240;width:572;" filled="f" stroked="f" coordsize="21600,21600" o:gfxdata="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wBFi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1200m</w:t>
                          </w:r>
                        </w:p>
                      </w:txbxContent>
                    </v:textbox>
                  </v:shape>
                  <v:shape id="Text Box 234" o:spid="_x0000_s1026" o:spt="202" type="#_x0000_t202" style="position:absolute;left:4007;top:237;height:240;width:405;" filled="f" stroked="f" coordsize="21600,21600" o:gfxdata="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imi+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甲车</w:t>
                          </w:r>
                        </w:p>
                      </w:txbxContent>
                    </v:textbox>
                  </v:shape>
                </v:group>
                <v:group id="Group 235" o:spid="_x0000_s1026" o:spt="203" style="position:absolute;left:0;top:898;height:780;width:4412;" coordsize="4412,780" o:gfxdata="UEsDBAoAAAAAAIdO4kAAAAAAAAAAAAAAAAAEAAAAZHJzL1BLAwQUAAAACACHTuJAS+Rf2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ny3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+Rf2s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Group 236" o:spid="_x0000_s1026" o:spt="203" style="position:absolute;left:6;top:220;flip:x;height:136;width:492;rotation:5253f;" coordsize="4840,1320" o:gfxdata="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Jvecm+AAAA3AAAAA8AAAAAAAAAAQAgAAAAIgAAAGRycy9kb3ducmV2Lnht&#10;bFBLAQIUABQAAAAIAIdO4kAzLwWeOwAAADkAAAAVAAAAAAAAAAEAIAAAAA0BAABkcnMvZ3JvdXBz&#10;aGFwZXhtbC54bWxQSwUGAAAAAAYABgBgAQAAygMAAAAA&#10;">
                    <o:lock v:ext="edit" aspectratio="t"/>
                    <v:group id="Group 237" o:spid="_x0000_s1026" o:spt="203" style="position:absolute;left:1692;top:53;height:1247;width:3148;" coordsize="3148,1247" o:gfxdata="UEsDBAoAAAAAAIdO4kAAAAAAAAAAAAAAAAAEAAAAZHJzL1BLAwQUAAAACACHTuJAiKSVi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i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IpJWIvwAAANwAAAAPAAAAAAAAAAEAIAAAACIAAABkcnMvZG93bnJldi54&#10;bWxQSwECFAAUAAAACACHTuJAMy8FnjsAAAA5AAAAFQAAAAAAAAABACAAAAAOAQAAZHJzL2dyb3Vw&#10;c2hhcGV4bWwueG1sUEsFBgAAAAAGAAYAYAEAAMsDAAAAAA==&#10;">
                      <o:lock v:ext="edit" aspectratio="t"/>
                      <v:rect id="Rectangle 238" o:spid="_x0000_s1026" o:spt="1" style="position:absolute;left:0;top:0;height:873;width:3148;" fillcolor="#E2E2E2" filled="t" stroked="t" coordsize="21600,21600" o:gfxdata="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7Zjv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239" o:spid="_x0000_s1026" o:spt="203" style="position:absolute;left:323;top:597;height:650;width:644;" coordsize="1612,1627" o:gfxdata="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Ixps6+AAAA3AAAAA8AAAAAAAAAAQAgAAAAIgAAAGRycy9kb3ducmV2Lnht&#10;bFBLAQIUABQAAAAIAIdO4kAzLwWeOwAAADkAAAAVAAAAAAAAAAEAIAAAAA0BAABkcnMvZ3JvdXBz&#10;aGFwZXhtbC54bWxQSwUGAAAAAAYABgBgAQAAygMAAAAA&#10;">
                        <o:lock v:ext="edit" aspectratio="t"/>
                        <v:shape id="Oval 240" o:spid="_x0000_s1026" o:spt="3" type="#_x0000_t3" style="position:absolute;left:0;top:0;height:1627;width:1612;" fillcolor="#E2E2E2" filled="t" stroked="t" coordsize="21600,21600" o:gfxdata="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jm0&#10;AM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41" o:spid="_x0000_s1026" o:spt="100" style="position:absolute;left:680;top:1057;height:348;width:280;" fillcolor="#E2E2E2" filled="t" stroked="t" coordsize="280,348" o:gfxdata="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YYqAG8AAAA&#10;3AAAAA8AAAAAAAAAAQAgAAAAIgAAAGRycy9kb3ducmV2LnhtbFBLAQIUABQAAAAIAIdO4kAzLwWe&#10;OwAAADkAAAAQAAAAAAAAAAEAIAAAAAsBAABkcnMvc2hhcGV4bWwueG1sUEsFBgAAAAAGAAYAWwEA&#10;ALUDAAAAAA=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42" o:spid="_x0000_s1026" o:spt="100" style="position:absolute;left:662;top:217;height:348;width:290;" fillcolor="#E2E2E2" filled="t" stroked="t" coordsize="290,348" o:gfxdata="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yyzkrsAAADc&#10;AAAADwAAAAAAAAABACAAAAAiAAAAZHJzL2Rvd25yZXYueG1sUEsBAhQAFAAAAAgAh07iQDMvBZ47&#10;AAAAOQAAABAAAAAAAAAAAQAgAAAACgEAAGRycy9zaGFwZXhtbC54bWxQSwUGAAAAAAYABgBbAQAA&#10;tAMA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43" o:spid="_x0000_s1026" o:spt="100" style="position:absolute;left:1047;top:662;height:283;width:348;" fillcolor="#E2E2E2" filled="t" stroked="t" coordsize="348,283" o:gfxdata="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Qe8xugAAANwA&#10;AAAPAAAAAAAAAAEAIAAAACIAAABkcnMvZG93bnJldi54bWxQSwECFAAUAAAACACHTuJAMy8FnjsA&#10;AAA5AAAAEAAAAAAAAAABACAAAAAJAQAAZHJzL3NoYXBleG1sLnhtbFBLBQYAAAAABgAGAFsBAACz&#10;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44" o:spid="_x0000_s1026" o:spt="100" style="position:absolute;left:220;top:662;height:283;width:347;" fillcolor="#E2E2E2" filled="t" stroked="t" coordsize="347,283" o:gfxdata="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bt77L4A&#10;AADcAAAADwAAAAAAAAABACAAAAAiAAAAZHJzL2Rvd25yZXYueG1sUEsBAhQAFAAAAAgAh07iQDMv&#10;BZ47AAAAOQAAABAAAAAAAAAAAQAgAAAADQEAAGRycy9zaGFwZXhtbC54bWxQSwUGAAAAAAYABgBb&#10;AQAAtw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245" o:spid="_x0000_s1026" o:spt="3" type="#_x0000_t3" style="position:absolute;left:217;top:212;height:1180;width:1165;" fillcolor="#E2E2E2" filled="t" stroked="t" coordsize="21600,21600" o:gfxdata="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CLdJb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246" o:spid="_x0000_s1026" o:spt="203" style="position:absolute;left:582;top:577;height:450;width:443;" coordsize="443,450" o:gfxdata="UEsDBAoAAAAAAIdO4kAAAAAAAAAAAAAAAAAEAAAAZHJzL1BLAwQUAAAACACHTuJA7dg+ur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ZJM4f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3YPrq+AAAA3AAAAA8AAAAAAAAAAQAgAAAAIgAAAGRycy9kb3ducmV2Lnht&#10;bFBLAQIUABQAAAAIAIdO4kAzLwWeOwAAADkAAAAVAAAAAAAAAAEAIAAAAA0BAABkcnMvZ3JvdXBz&#10;aGFwZXhtbC54bWxQSwUGAAAAAAYABgBgAQAAygMAAAAA&#10;">
                          <o:lock v:ext="edit" aspectratio="t"/>
                          <v:shape id="Oval 247" o:spid="_x0000_s1026" o:spt="3" type="#_x0000_t3" style="position:absolute;left:0;top:0;height:450;width:443;" fillcolor="#E2E2E2" filled="t" stroked="t" coordsize="21600,21600" o:gfxdata="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254&#10;vs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248" o:spid="_x0000_s1026" o:spt="3" type="#_x0000_t3" style="position:absolute;left:93;top:95;height:263;width:250;" fillcolor="#E2E2E2" filled="t" stroked="t" coordsize="21600,21600" o:gfxdata="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7zm&#10;yc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249" o:spid="_x0000_s1026" o:spt="203" style="position:absolute;left:2141;top:597;height:650;width:645;" coordsize="1612,1627" o:gfxdata="UEsDBAoAAAAAAIdO4kAAAAAAAAAAAAAAAAAEAAAAZHJzL1BLAwQUAAAACACHTuJA5+gwE7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z+Q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6DAT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250" o:spid="_x0000_s1026" o:spt="3" type="#_x0000_t3" style="position:absolute;left:0;top:0;height:1627;width:1612;" fillcolor="#E2E2E2" filled="t" stroked="t" coordsize="21600,21600" o:gfxdata="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FV+&#10;vc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51" o:spid="_x0000_s1026" o:spt="100" style="position:absolute;left:680;top:1057;height:348;width:280;" fillcolor="#E2E2E2" filled="t" stroked="t" coordsize="280,348" o:gfxdata="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0Yry8AAAA&#10;3AAAAA8AAAAAAAAAAQAgAAAAIgAAAGRycy9kb3ducmV2LnhtbFBLAQIUABQAAAAIAIdO4kAzLwWe&#10;OwAAADkAAAAQAAAAAAAAAAEAIAAAAAsBAABkcnMvc2hhcGV4bWwueG1sUEsFBgAAAAAGAAYAWwEA&#10;ALUDAAAAAA=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52" o:spid="_x0000_s1026" o:spt="100" style="position:absolute;left:662;top:217;height:348;width:290;" fillcolor="#E2E2E2" filled="t" stroked="t" coordsize="290,348" o:gfxdata="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B5L7sAAADc&#10;AAAADwAAAAAAAAABACAAAAAiAAAAZHJzL2Rvd25yZXYueG1sUEsBAhQAFAAAAAgAh07iQDMvBZ47&#10;AAAAOQAAABAAAAAAAAAAAQAgAAAACgEAAGRycy9zaGFwZXhtbC54bWxQSwUGAAAAAAYABgBbAQAA&#10;tAMA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53" o:spid="_x0000_s1026" o:spt="100" style="position:absolute;left:1047;top:662;height:283;width:348;" fillcolor="#E2E2E2" filled="t" stroked="t" coordsize="348,283" o:gfxdata="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LSWMugAAANwA&#10;AAAPAAAAAAAAAAEAIAAAACIAAABkcnMvZG93bnJldi54bWxQSwECFAAUAAAACACHTuJAMy8FnjsA&#10;AAA5AAAAEAAAAAAAAAABACAAAAAJAQAAZHJzL3NoYXBleG1sLnhtbFBLBQYAAAAABgAGAFsBAACz&#10;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54" o:spid="_x0000_s1026" o:spt="100" style="position:absolute;left:220;top:662;height:283;width:347;" fillcolor="#E2E2E2" filled="t" stroked="t" coordsize="347,283" o:gfxdata="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9exUb4A&#10;AADcAAAADwAAAAAAAAABACAAAAAiAAAAZHJzL2Rvd25yZXYueG1sUEsBAhQAFAAAAAgAh07iQDMv&#10;BZ47AAAAOQAAABAAAAAAAAAAAQAgAAAADQEAAGRycy9zaGFwZXhtbC54bWxQSwUGAAAAAAYABgBb&#10;AQAAtw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255" o:spid="_x0000_s1026" o:spt="3" type="#_x0000_t3" style="position:absolute;left:217;top:212;height:1180;width:1165;" fillcolor="#E2E2E2" filled="t" stroked="t" coordsize="21600,21600" o:gfxdata="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ftL+L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256" o:spid="_x0000_s1026" o:spt="203" style="position:absolute;left:582;top:577;height:450;width:443;" coordsize="443,450" o:gfxdata="UEsDBAoAAAAAAIdO4kAAAAAAAAAAAAAAAAAEAAAAZHJzL1BLAwQUAAAACACHTuJAaAGoZ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oAahn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257" o:spid="_x0000_s1026" o:spt="3" type="#_x0000_t3" style="position:absolute;left:0;top:0;height:450;width:443;" fillcolor="#E2E2E2" filled="t" stroked="t" coordsize="21600,21600" o:gfxdata="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rfu&#10;Y8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258" o:spid="_x0000_s1026" o:spt="3" type="#_x0000_t3" style="position:absolute;left:93;top:95;height:263;width:250;" fillcolor="#E2E2E2" filled="t" stroked="t" coordsize="21600,21600" o:gfxdata="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mVw&#10;FM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259" o:spid="_x0000_s1026" o:spt="1" style="position:absolute;left:1497;top:650;height:276;width:210;" fillcolor="#E2E2E2" filled="t" stroked="t" coordsize="21600,21600" o:gfxdata="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8b/Y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260" o:spid="_x0000_s1026" o:spt="203" style="position:absolute;left:0;top:0;height:1320;width:1497;" coordsize="1497,1320" o:gfxdata="UEsDBAoAAAAAAIdO4kAAAAAAAAAAAAAAAAAEAAAAZHJzL1BLAwQUAAAACACHTuJAKkB2K7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5g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QHYrvwAAANwAAAAPAAAAAAAAAAEAIAAAACIAAABkcnMvZG93bnJldi54&#10;bWxQSwECFAAUAAAACACHTuJAMy8FnjsAAAA5AAAAFQAAAAAAAAABACAAAAAOAQAAZHJzL2dyb3Vw&#10;c2hhcGV4bWwueG1sUEsFBgAAAAAGAAYAYAEAAMsDAAAAAA==&#10;">
                      <o:lock v:ext="edit" aspectratio="t"/>
                      <v:shape id="Freeform 261" o:spid="_x0000_s1026" o:spt="100" style="position:absolute;left:530;top:0;height:508;width:967;" fillcolor="#E2E2E2" filled="t" stroked="t" coordsize="967,874" o:gfxdata="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Ecm&#10;FcEAAADcAAAADwAAAAAAAAABACAAAAAiAAAAZHJzL2Rvd25yZXYueG1sUEsBAhQAFAAAAAgAh07i&#10;QDMvBZ47AAAAOQAAABAAAAAAAAAAAQAgAAAAEAEAAGRycy9zaGFwZXhtbC54bWxQSwUGAAAAAAYA&#10;BgBbAQAAugMAAAAA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262" o:spid="_x0000_s1026" o:spt="100" style="position:absolute;left:0;top:488;height:455;width:1497;" fillcolor="#E2E2E2" filled="t" stroked="t" coordsize="1497,455" o:gfxdata="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G3L+8AAAA&#10;3AAAAA8AAAAAAAAAAQAgAAAAIgAAAGRycy9kb3ducmV2LnhtbFBLAQIUABQAAAAIAIdO4kAzLwWe&#10;OwAAADkAAAAQAAAAAAAAAAEAIAAAAAsBAABkcnMvc2hhcGV4bWwueG1sUEsFBgAAAAAGAAYAWwEA&#10;ALUDAAAAAA==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263" o:spid="_x0000_s1026" o:spt="100" style="position:absolute;left:840;top:178;height:270;width:515;" fillcolor="#E2E2E2" filled="t" stroked="t" coordsize="967,874" o:gfxdata="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pQX&#10;/MEAAADcAAAADwAAAAAAAAABACAAAAAiAAAAZHJzL2Rvd25yZXYueG1sUEsBAhQAFAAAAAgAh07i&#10;QDMvBZ47AAAAOQAAABAAAAAAAAAAAQAgAAAAEAEAAGRycy9zaGFwZXhtbC54bWxQSwUGAAAAAAYA&#10;BgBbAQAAugMAAAAA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264" o:spid="_x0000_s1026" o:spt="203" style="position:absolute;left:355;top:670;height:650;width:644;" coordsize="1612,1627" o:gfxdata="UEsDBAoAAAAAAIdO4kAAAAAAAAAAAAAAAAAEAAAAZHJzL1BLAwQUAAAACACHTuJAUe/s8L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xh8TeF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R7+zw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265" o:spid="_x0000_s1026" o:spt="3" type="#_x0000_t3" style="position:absolute;left:0;top:0;height:1627;width:1612;" fillcolor="#E2E2E2" filled="t" stroked="t" coordsize="21600,21600" o:gfxdata="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/TiFvQAA&#10;ANwAAAAPAAAAAAAAAAEAIAAAACIAAABkcnMvZG93bnJldi54bWxQSwECFAAUAAAACACHTuJAMy8F&#10;njsAAAA5AAAAEAAAAAAAAAABACAAAAAMAQAAZHJzL3NoYXBleG1sLnhtbFBLBQYAAAAABgAGAFsB&#10;AAC2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66" o:spid="_x0000_s1026" o:spt="100" style="position:absolute;left:680;top:1057;height:348;width:280;" fillcolor="#E2E2E2" filled="t" stroked="t" coordsize="280,348" o:gfxdata="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Qh9ovQAA&#10;ANw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67" o:spid="_x0000_s1026" o:spt="100" style="position:absolute;left:662;top:217;height:348;width:290;" fillcolor="#E2E2E2" filled="t" stroked="t" coordsize="290,348" o:gfxdata="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6D8XvQAA&#10;ANwAAAAPAAAAAAAAAAEAIAAAACIAAABkcnMvZG93bnJldi54bWxQSwECFAAUAAAACACHTuJAMy8F&#10;njsAAAA5AAAAEAAAAAAAAAABACAAAAAMAQAAZHJzL3NoYXBleG1sLnhtbFBLBQYAAAAABgAGAFsB&#10;AAC2AwAAAAA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68" o:spid="_x0000_s1026" o:spt="100" style="position:absolute;left:1047;top:662;height:283;width:348;" fillcolor="#E2E2E2" filled="t" stroked="t" coordsize="348,283" o:gfxdata="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VZSXb4A&#10;AADcAAAADwAAAAAAAAABACAAAAAiAAAAZHJzL2Rvd25yZXYueG1sUEsBAhQAFAAAAAgAh07iQDMv&#10;BZ47AAAAOQAAABAAAAAAAAAAAQAgAAAADQEAAGRycy9zaGFwZXhtbC54bWxQSwUGAAAAAAYABgBb&#10;AQAAtw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69" o:spid="_x0000_s1026" o:spt="100" style="position:absolute;left:220;top:662;height:283;width:347;" fillcolor="#E2E2E2" filled="t" stroked="t" coordsize="347,283" o:gfxdata="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n7b74A&#10;AADcAAAADwAAAAAAAAABACAAAAAiAAAAZHJzL2Rvd25yZXYueG1sUEsBAhQAFAAAAAgAh07iQDMv&#10;BZ47AAAAOQAAABAAAAAAAAAAAQAgAAAADQEAAGRycy9zaGFwZXhtbC54bWxQSwUGAAAAAAYABgBb&#10;AQAAtw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270" o:spid="_x0000_s1026" o:spt="3" type="#_x0000_t3" style="position:absolute;left:217;top:212;height:1180;width:1165;" fillcolor="#E2E2E2" filled="t" stroked="t" coordsize="21600,21600" o:gfxdata="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ipsd&#10;wAAAANw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271" o:spid="_x0000_s1026" o:spt="203" style="position:absolute;left:582;top:577;height:450;width:443;" coordsize="443,450" o:gfxdata="UEsDBAoAAAAAAIdO4kAAAAAAAAAAAAAAAAAEAAAAZHJzL1BLAwQUAAAACACHTuJAPqNJa7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5Iq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+o0lrvAAAANwAAAAPAAAAAAAAAAEAIAAAACIAAABkcnMvZG93bnJldi54bWxQ&#10;SwECFAAUAAAACACHTuJAMy8FnjsAAAA5AAAAFQAAAAAAAAABACAAAAALAQAAZHJzL2dyb3Vwc2hh&#10;cGV4bWwueG1sUEsFBgAAAAAGAAYAYAEAAMgDAAAAAA==&#10;">
                          <o:lock v:ext="edit" aspectratio="t"/>
                          <v:shape id="Oval 272" o:spid="_x0000_s1026" o:spt="3" type="#_x0000_t3" style="position:absolute;left:0;top:0;height:450;width:443;" fillcolor="#E2E2E2" filled="t" stroked="t" coordsize="21600,21600" o:gfxdata="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WAVq&#10;wAAAANw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273" o:spid="_x0000_s1026" o:spt="3" type="#_x0000_t3" style="position:absolute;left:93;top:95;height:263;width:250;" fillcolor="#E2E2E2" filled="t" stroked="t" coordsize="21600,21600" o:gfxdata="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hSg&#10;8c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274" o:spid="_x0000_s1026" o:spt="100" style="position:absolute;left:1059;top:229;height:219;width:176;" fillcolor="#E2E2E2" filled="t" stroked="t" coordsize="623,776" o:gfxdata="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i/C1vQAA&#10;ANwAAAAPAAAAAAAAAAEAIAAAACIAAABkcnMvZG93bnJldi54bWxQSwECFAAUAAAACACHTuJAMy8F&#10;njsAAAA5AAAAEAAAAAAAAAABACAAAAAMAQAAZHJzL3NoYXBleG1sLnhtbFBLBQYAAAAABgAGAFsB&#10;AAC2AwAAAAA=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shape id="AutoShape 275" o:spid="_x0000_s1026" o:spt="32" type="#_x0000_t32" style="position:absolute;left:0;top:372;height:0;width:3954;" filled="f" stroked="t" coordsize="21600,21600" o:gfxdata="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3T1Km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" joinstyle="round"/>
                    <v:imagedata o:title=""/>
                    <o:lock v:ext="edit" aspectratio="f"/>
                  </v:shape>
                  <v:shape id="AutoShape 276" o:spid="_x0000_s1026" o:spt="32" type="#_x0000_t32" style="position:absolute;left:1061;top:372;height:143;width:0;" filled="f" stroked="t" coordsize="21600,21600" o:gfxdata="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+55n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277" o:spid="_x0000_s1026" o:spt="32" type="#_x0000_t32" style="position:absolute;left:492;top:372;height:143;width:0;" filled="f" stroked="t" coordsize="21600,21600" o:gfxdata="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otwE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278" o:spid="_x0000_s1026" o:spt="32" type="#_x0000_t32" style="position:absolute;left:2556;top:372;height:143;width:0;" filled="f" stroked="t" coordsize="21600,21600" o:gfxdata="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wQn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279" o:spid="_x0000_s1026" o:spt="32" type="#_x0000_t32" style="position:absolute;left:1693;top:372;height:143;width:0;" filled="f" stroked="t" coordsize="21600,21600" o:gfxdata="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zzn6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280" o:spid="_x0000_s1026" o:spt="32" type="#_x0000_t32" style="position:absolute;left:3608;top:372;height:143;width:0;" filled="f" stroked="t" coordsize="21600,21600" o:gfxdata="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ajc5q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Text Box 281" o:spid="_x0000_s1026" o:spt="202" type="#_x0000_t202" style="position:absolute;left:425;top:540;height:240;width:95;" filled="f" stroked="f" coordsize="21600,21600" o:gfxdata="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4ssZ6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82" o:spid="_x0000_s1026" o:spt="202" type="#_x0000_t202" style="position:absolute;left:433;top:21;height:240;width:95;" filled="f" stroked="f" coordsize="21600,21600" o:gfxdata="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XrSv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83" o:spid="_x0000_s1026" o:spt="202" type="#_x0000_t202" style="position:absolute;left:906;top:0;height:240;width:277;" filled="f" stroked="f" coordsize="21600,21600" o:gfxdata="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jZ3Jb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10s</w:t>
                          </w:r>
                        </w:p>
                      </w:txbxContent>
                    </v:textbox>
                  </v:shape>
                  <v:shape id="Text Box 284" o:spid="_x0000_s1026" o:spt="202" type="#_x0000_t202" style="position:absolute;left:1545;top:0;height:240;width:277;" filled="f" stroked="f" coordsize="21600,21600" o:gfxdata="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TpUr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20s</w:t>
                          </w:r>
                        </w:p>
                      </w:txbxContent>
                    </v:textbox>
                  </v:shape>
                  <v:shape id="Text Box 285" o:spid="_x0000_s1026" o:spt="202" type="#_x0000_t202" style="position:absolute;left:2416;top:0;height:240;width:277;" filled="f" stroked="f" coordsize="21600,21600" o:gfxdata="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ahMyb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30s</w:t>
                          </w:r>
                        </w:p>
                      </w:txbxContent>
                    </v:textbox>
                  </v:shape>
                  <v:shape id="Text Box 286" o:spid="_x0000_s1026" o:spt="202" type="#_x0000_t202" style="position:absolute;left:3476;top:0;height:240;width:277;" filled="f" stroked="f" coordsize="21600,21600" o:gfxdata="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kHUvb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40s</w:t>
                          </w:r>
                        </w:p>
                      </w:txbxContent>
                    </v:textbox>
                  </v:shape>
                  <v:group id="Group 287" o:spid="_x0000_s1026" o:spt="203" style="position:absolute;left:559;top:222;flip:x;height:136;width:492;rotation:5253f;" coordsize="4840,1320" o:gfxdata="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hx/NK+AAAA3AAAAA8AAAAAAAAAAQAgAAAAIgAAAGRycy9kb3ducmV2Lnht&#10;bFBLAQIUABQAAAAIAIdO4kAzLwWeOwAAADkAAAAVAAAAAAAAAAEAIAAAAA0BAABkcnMvZ3JvdXBz&#10;aGFwZXhtbC54bWxQSwUGAAAAAAYABgBgAQAAygMAAAAA&#10;">
                    <o:lock v:ext="edit" aspectratio="t"/>
                    <v:group id="Group 288" o:spid="_x0000_s1026" o:spt="203" style="position:absolute;left:1692;top:53;height:1247;width:3148;" coordsize="3148,1247" o:gfxdata="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ycIYvwAAANwAAAAPAAAAAAAAAAEAIAAAACIAAABkcnMvZG93bnJldi54&#10;bWxQSwECFAAUAAAACACHTuJAMy8FnjsAAAA5AAAAFQAAAAAAAAABACAAAAAOAQAAZHJzL2dyb3Vw&#10;c2hhcGV4bWwueG1sUEsFBgAAAAAGAAYAYAEAAMsDAAAAAA==&#10;">
                      <o:lock v:ext="edit" aspectratio="t"/>
                      <v:rect id="Rectangle 289" o:spid="_x0000_s1026" o:spt="1" style="position:absolute;left:0;top:0;height:873;width:3148;" fillcolor="#E2E2E2" filled="t" stroked="t" coordsize="21600,21600" o:gfxdata="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KdOCb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290" o:spid="_x0000_s1026" o:spt="203" style="position:absolute;left:323;top:597;height:650;width:644;" coordsize="1612,1627" o:gfxdata="UEsDBAoAAAAAAIdO4kAAAAAAAAAAAAAAAAAEAAAAZHJzL1BLAwQUAAAACACHTuJAHs4sS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P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7OLEi+AAAA3AAAAA8AAAAAAAAAAQAgAAAAIgAAAGRycy9kb3ducmV2Lnht&#10;bFBLAQIUABQAAAAIAIdO4kAzLwWeOwAAADkAAAAVAAAAAAAAAAEAIAAAAA0BAABkcnMvZ3JvdXBz&#10;aGFwZXhtbC54bWxQSwUGAAAAAAYABgBgAQAAygMAAAAA&#10;">
                        <o:lock v:ext="edit" aspectratio="t"/>
                        <v:shape id="Oval 291" o:spid="_x0000_s1026" o:spt="3" type="#_x0000_t3" style="position:absolute;left:0;top:0;height:1627;width:1612;" fillcolor="#E2E2E2" filled="t" stroked="t" coordsize="21600,21600" o:gfxdata="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ou1Z&#10;Cs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92" o:spid="_x0000_s1026" o:spt="100" style="position:absolute;left:680;top:1057;height:348;width:280;" fillcolor="#E2E2E2" filled="t" stroked="t" coordsize="280,348" o:gfxdata="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Un7nvQAA&#10;ANw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93" o:spid="_x0000_s1026" o:spt="100" style="position:absolute;left:662;top:217;height:348;width:290;" fillcolor="#E2E2E2" filled="t" stroked="t" coordsize="290,348" o:gfxdata="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a1VJ25AAAA3AAA&#10;AA8AAAAAAAAAAQAgAAAAIgAAAGRycy9kb3ducmV2LnhtbFBLAQIUABQAAAAIAIdO4kAzLwWeOwAA&#10;ADkAAAAQAAAAAAAAAAEAIAAAAAgBAABkcnMvc2hhcGV4bWwueG1sUEsFBgAAAAAGAAYAWwEAALID&#10;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94" o:spid="_x0000_s1026" o:spt="100" style="position:absolute;left:1047;top:662;height:283;width:348;" fillcolor="#E2E2E2" filled="t" stroked="t" coordsize="348,283" o:gfxdata="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CznXvQAA&#10;ANwAAAAPAAAAAAAAAAEAIAAAACIAAABkcnMvZG93bnJldi54bWxQSwECFAAUAAAACACHTuJAMy8F&#10;njsAAAA5AAAAEAAAAAAAAAABACAAAAAMAQAAZHJzL3NoYXBleG1sLnhtbFBLBQYAAAAABgAGAFsB&#10;AAC2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295" o:spid="_x0000_s1026" o:spt="100" style="position:absolute;left:220;top:662;height:283;width:347;" fillcolor="#E2E2E2" filled="t" stroked="t" coordsize="347,283" o:gfxdata="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9XjfRugAAANwA&#10;AAAPAAAAAAAAAAEAIAAAACIAAABkcnMvZG93bnJldi54bWxQSwECFAAUAAAACACHTuJAMy8FnjsA&#10;AAA5AAAAEAAAAAAAAAABACAAAAAJAQAAZHJzL3NoYXBleG1sLnhtbFBLBQYAAAAABgAGAFsBAACz&#10;AwAAAAA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296" o:spid="_x0000_s1026" o:spt="3" type="#_x0000_t3" style="position:absolute;left:217;top:212;height:1180;width:1165;" fillcolor="#E2E2E2" filled="t" stroked="t" coordsize="21600,21600" o:gfxdata="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N1X&#10;o8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297" o:spid="_x0000_s1026" o:spt="203" style="position:absolute;left:582;top:577;height:450;width:443;" coordsize="443,450" o:gfxdata="UEsDBAoAAAAAAIdO4kAAAAAAAAAAAAAAAAAEAAAAZHJzL1BLAwQUAAAACACHTuJAcYKJ07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Fg8gX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xgonT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298" o:spid="_x0000_s1026" o:spt="3" type="#_x0000_t3" style="position:absolute;left:0;top:0;height:450;width:443;" fillcolor="#E2E2E2" filled="t" stroked="t" coordsize="21600,21600" o:gfxdata="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D8nU&#10;wAAAANw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299" o:spid="_x0000_s1026" o:spt="3" type="#_x0000_t3" style="position:absolute;left:93;top:95;height:263;width:250;" fillcolor="#E2E2E2" filled="t" stroked="t" coordsize="21600,21600" o:gfxdata="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3Q2xP&#10;wAAAANw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300" o:spid="_x0000_s1026" o:spt="203" style="position:absolute;left:2141;top:597;height:650;width:645;" coordsize="1612,1627" o:gfxdata="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G1xv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301" o:spid="_x0000_s1026" o:spt="3" type="#_x0000_t3" style="position:absolute;left:0;top:0;height:1627;width:1612;" fillcolor="#E2E2E2" filled="t" stroked="t" coordsize="21600,21600" o:gfxdata="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nNM/X&#10;wAAAANw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02" o:spid="_x0000_s1026" o:spt="100" style="position:absolute;left:680;top:1057;height:348;width:280;" fillcolor="#E2E2E2" filled="t" stroked="t" coordsize="280,348" o:gfxdata="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IvoOr4A&#10;AADcAAAADwAAAAAAAAABACAAAAAiAAAAZHJzL2Rvd25yZXYueG1sUEsBAhQAFAAAAAgAh07iQDMv&#10;BZ47AAAAOQAAABAAAAAAAAAAAQAgAAAADQEAAGRycy9zaGFwZXhtbC54bWxQSwUGAAAAAAYABgBb&#10;AQAAtwMAAAAA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03" o:spid="_x0000_s1026" o:spt="100" style="position:absolute;left:662;top:217;height:348;width:290;" fillcolor="#E2E2E2" filled="t" stroked="t" coordsize="290,348" o:gfxdata="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NswkC5AAAA3AAA&#10;AA8AAAAAAAAAAQAgAAAAIgAAAGRycy9kb3ducmV2LnhtbFBLAQIUABQAAAAIAIdO4kAzLwWeOwAA&#10;ADkAAAAQAAAAAAAAAAEAIAAAAAgBAABkcnMvc2hhcGV4bWwueG1sUEsFBgAAAAAGAAYAWwEAALID&#10;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04" o:spid="_x0000_s1026" o:spt="100" style="position:absolute;left:1047;top:662;height:283;width:348;" fillcolor="#E2E2E2" filled="t" stroked="t" coordsize="348,283" o:gfxdata="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0q8KvQAA&#10;ANwAAAAPAAAAAAAAAAEAIAAAACIAAABkcnMvZG93bnJldi54bWxQSwECFAAUAAAACACHTuJAMy8F&#10;njsAAAA5AAAAEAAAAAAAAAABACAAAAAMAQAAZHJzL3NoYXBleG1sLnhtbFBLBQYAAAAABgAGAFsB&#10;AAC2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05" o:spid="_x0000_s1026" o:spt="100" style="position:absolute;left:220;top:662;height:283;width:347;" fillcolor="#E2E2E2" filled="t" stroked="t" coordsize="347,283" o:gfxdata="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tH9rsAAADc&#10;AAAADwAAAAAAAAABACAAAAAiAAAAZHJzL2Rvd25yZXYueG1sUEsBAhQAFAAAAAgAh07iQDMvBZ47&#10;AAAAOQAAABAAAAAAAAAAAQAgAAAACgEAAGRycy9zaGFwZXhtbC54bWxQSwUGAAAAAAYABgBbAQAA&#10;tA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306" o:spid="_x0000_s1026" o:spt="3" type="#_x0000_t3" style="position:absolute;left:217;top:212;height:1180;width:1165;" fillcolor="#E2E2E2" filled="t" stroked="t" coordsize="21600,21600" o:gfxdata="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CCeE&#10;wAAAANw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307" o:spid="_x0000_s1026" o:spt="203" style="position:absolute;left:582;top:577;height:450;width:443;" coordsize="443,450" o:gfxdata="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EV/n0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308" o:spid="_x0000_s1026" o:spt="3" type="#_x0000_t3" style="position:absolute;left:0;top:0;height:450;width:443;" fillcolor="#E2E2E2" filled="t" stroked="t" coordsize="21600,21600" o:gfxdata="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2rnz&#10;wAAAANw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309" o:spid="_x0000_s1026" o:spt="3" type="#_x0000_t3" style="position:absolute;left:93;top:95;height:263;width:250;" fillcolor="#E2E2E2" filled="t" stroked="t" coordsize="21600,21600" o:gfxdata="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lhxo&#10;wAAAANw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310" o:spid="_x0000_s1026" o:spt="1" style="position:absolute;left:1497;top:650;height:276;width:210;" fillcolor="#E2E2E2" filled="t" stroked="t" coordsize="21600,21600" o:gfxdata="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NZMf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311" o:spid="_x0000_s1026" o:spt="203" style="position:absolute;left:0;top:0;height:1320;width:1497;" coordsize="1497,1320" o:gfxdata="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v8DI3L0AAADcAAAADwAAAAAAAAABACAAAAAiAAAAZHJzL2Rvd25yZXYueG1s&#10;UEsBAhQAFAAAAAgAh07iQDMvBZ47AAAAOQAAABUAAAAAAAAAAQAgAAAADAEAAGRycy9ncm91cHNo&#10;YXBleG1sLnhtbFBLBQYAAAAABgAGAGABAADJAwAAAAA=&#10;">
                      <o:lock v:ext="edit" aspectratio="t"/>
                      <v:shape id="Freeform 312" o:spid="_x0000_s1026" o:spt="100" style="position:absolute;left:530;top:0;height:508;width:967;" fillcolor="#E2E2E2" filled="t" stroked="t" coordsize="967,874" o:gfxdata="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md7gL4A&#10;AADcAAAADwAAAAAAAAABACAAAAAiAAAAZHJzL2Rvd25yZXYueG1sUEsBAhQAFAAAAAgAh07iQDMv&#10;BZ47AAAAOQAAABAAAAAAAAAAAQAgAAAADQEAAGRycy9zaGFwZXhtbC54bWxQSwUGAAAAAAYABgBb&#10;AQAAtwMAAAAA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313" o:spid="_x0000_s1026" o:spt="100" style="position:absolute;left:0;top:488;height:455;width:1497;" fillcolor="#E2E2E2" filled="t" stroked="t" coordsize="1497,455" o:gfxdata="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01sMO/&#10;AAAA3AAAAA8AAAAAAAAAAQAgAAAAIgAAAGRycy9kb3ducmV2LnhtbFBLAQIUABQAAAAIAIdO4kAz&#10;LwWeOwAAADkAAAAQAAAAAAAAAAEAIAAAAA4BAABkcnMvc2hhcGV4bWwueG1sUEsFBgAAAAAGAAYA&#10;WwEAALgDAAAAAA==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314" o:spid="_x0000_s1026" o:spt="100" style="position:absolute;left:840;top:178;height:270;width:515;" fillcolor="#E2E2E2" filled="t" stroked="t" coordsize="967,874" o:gfxdata="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jhW74A&#10;AADcAAAADwAAAAAAAAABACAAAAAiAAAAZHJzL2Rvd25yZXYueG1sUEsBAhQAFAAAAAgAh07iQDMv&#10;BZ47AAAAOQAAABAAAAAAAAAAAQAgAAAADQEAAGRycy9zaGFwZXhtbC54bWxQSwUGAAAAAAYABgBb&#10;AQAAtwMAAAAA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315" o:spid="_x0000_s1026" o:spt="203" style="position:absolute;left:355;top:670;height:650;width:644;" coordsize="1612,1627" o:gfxdata="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gXvMwvAAAANwAAAAPAAAAAAAAAAEAIAAAACIAAABkcnMvZG93bnJldi54bWxQ&#10;SwECFAAUAAAACACHTuJAMy8FnjsAAAA5AAAAFQAAAAAAAAABACAAAAALAQAAZHJzL2dyb3Vwc2hh&#10;cGV4bWwueG1sUEsFBgAAAAAGAAYAYAEAAMgDAAAAAA==&#10;">
                        <o:lock v:ext="edit" aspectratio="t"/>
                        <v:shape id="Oval 316" o:spid="_x0000_s1026" o:spt="3" type="#_x0000_t3" style="position:absolute;left:0;top:0;height:1627;width:1612;" fillcolor="#E2E2E2" filled="t" stroked="t" coordsize="21600,21600" o:gfxdata="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NGx&#10;Wc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17" o:spid="_x0000_s1026" o:spt="100" style="position:absolute;left:680;top:1057;height:348;width:280;" fillcolor="#E2E2E2" filled="t" stroked="t" coordsize="280,348" o:gfxdata="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8K1YvQAA&#10;ANw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18" o:spid="_x0000_s1026" o:spt="100" style="position:absolute;left:662;top:217;height:348;width:290;" fillcolor="#E2E2E2" filled="t" stroked="t" coordsize="290,348" o:gfxdata="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3Etsu8AAAA&#10;3AAAAA8AAAAAAAAAAQAgAAAAIgAAAGRycy9kb3ducmV2LnhtbFBLAQIUABQAAAAIAIdO4kAzLwWe&#10;OwAAADkAAAAQAAAAAAAAAAEAIAAAAAsBAABkcnMvc2hhcGV4bWwueG1sUEsFBgAAAAAGAAYAWwEA&#10;ALUD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19" o:spid="_x0000_s1026" o:spt="100" style="position:absolute;left:1047;top:662;height:283;width:348;" fillcolor="#E2E2E2" filled="t" stroked="t" coordsize="348,283" o:gfxdata="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3+ZuvQAA&#10;ANwAAAAPAAAAAAAAAAEAIAAAACIAAABkcnMvZG93bnJldi54bWxQSwECFAAUAAAACACHTuJAMy8F&#10;njsAAAA5AAAAEAAAAAAAAAABACAAAAAMAQAAZHJzL3NoYXBleG1sLnhtbFBLBQYAAAAABgAGAFsB&#10;AAC2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20" o:spid="_x0000_s1026" o:spt="100" style="position:absolute;left:220;top:662;height:283;width:347;" fillcolor="#E2E2E2" filled="t" stroked="t" coordsize="347,283" o:gfxdata="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Vys74A&#10;AADcAAAADwAAAAAAAAABACAAAAAiAAAAZHJzL2Rvd25yZXYueG1sUEsBAhQAFAAAAAgAh07iQDMv&#10;BZ47AAAAOQAAABAAAAAAAAAAAQAgAAAADQEAAGRycy9zaGFwZXhtbC54bWxQSwUGAAAAAAYABgBb&#10;AQAAtw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321" o:spid="_x0000_s1026" o:spt="3" type="#_x0000_t3" style="position:absolute;left:217;top:212;height:1180;width:1165;" fillcolor="#E2E2E2" filled="t" stroked="t" coordsize="21600,21600" o:gfxdata="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OCkt&#10;wAAAANw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322" o:spid="_x0000_s1026" o:spt="203" style="position:absolute;left:582;top:577;height:450;width:443;" coordsize="443,450" o:gfxdata="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vj8C3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323" o:spid="_x0000_s1026" o:spt="3" type="#_x0000_t3" style="position:absolute;left:0;top:0;height:450;width:443;" fillcolor="#E2E2E2" filled="t" stroked="t" coordsize="21600,21600" o:gfxdata="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+HSM&#10;ts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324" o:spid="_x0000_s1026" o:spt="3" type="#_x0000_t3" style="position:absolute;left:93;top:95;height:263;width:250;" fillcolor="#E2E2E2" filled="t" stroked="t" coordsize="21600,21600" o:gfxdata="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6xjE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325" o:spid="_x0000_s1026" o:spt="100" style="position:absolute;left:1059;top:229;height:219;width:176;" fillcolor="#E2E2E2" filled="t" stroked="t" coordsize="623,776" o:gfxdata="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V1rr4A&#10;AADcAAAADwAAAAAAAAABACAAAAAiAAAAZHJzL2Rvd25yZXYueG1sUEsBAhQAFAAAAAgAh07iQDMv&#10;BZ47AAAAOQAAABAAAAAAAAAAAQAgAAAADQEAAGRycy9zaGFwZXhtbC54bWxQSwUGAAAAAAYABgBb&#10;AQAAtwMAAAAA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group id="Group 326" o:spid="_x0000_s1026" o:spt="203" style="position:absolute;left:1188;top:222;flip:x;height:136;width:492;rotation:5253f;" coordsize="4840,1320" o:gfxdata="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Vfgib0AAADcAAAADwAAAAAAAAABACAAAAAiAAAAZHJzL2Rvd25yZXYueG1s&#10;UEsBAhQAFAAAAAgAh07iQDMvBZ47AAAAOQAAABUAAAAAAAAAAQAgAAAADAEAAGRycy9ncm91cHNo&#10;YXBleG1sLnhtbFBLBQYAAAAABgAGAGABAADJAwAAAAA=&#10;">
                    <o:lock v:ext="edit" aspectratio="t"/>
                    <v:group id="Group 327" o:spid="_x0000_s1026" o:spt="203" style="position:absolute;left:1692;top:53;height:1247;width:3148;" coordsize="3148,1247" o:gfxdata="UEsDBAoAAAAAAIdO4kAAAAAAAAAAAAAAAAAEAAAAZHJzL1BLAwQUAAAACACHTuJAe5wMy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my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nAzIvwAAANwAAAAPAAAAAAAAAAEAIAAAACIAAABkcnMvZG93bnJldi54&#10;bWxQSwECFAAUAAAACACHTuJAMy8FnjsAAAA5AAAAFQAAAAAAAAABACAAAAAOAQAAZHJzL2dyb3Vw&#10;c2hhcGV4bWwueG1sUEsFBgAAAAAGAAYAYAEAAMsDAAAAAA==&#10;">
                      <o:lock v:ext="edit" aspectratio="t"/>
                      <v:rect id="Rectangle 328" o:spid="_x0000_s1026" o:spt="1" style="position:absolute;left:0;top:0;height:873;width:3148;" fillcolor="#E2E2E2" filled="t" stroked="t" coordsize="21600,21600" o:gfxdata="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1QGv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329" o:spid="_x0000_s1026" o:spt="203" style="position:absolute;left:323;top:597;height:650;width:644;" coordsize="1612,1627" o:gfxdata="UEsDBAoAAAAAAIdO4kAAAAAAAAAAAAAAAAAEAAAAZHJzL1BLAwQUAAAACACHTuJA2rxj7r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aZms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vGPu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330" o:spid="_x0000_s1026" o:spt="3" type="#_x0000_t3" style="position:absolute;left:0;top:0;height:1627;width:1612;" fillcolor="#E2E2E2" filled="t" stroked="t" coordsize="21600,21600" o:gfxdata="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+QEt&#10;QM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31" o:spid="_x0000_s1026" o:spt="100" style="position:absolute;left:680;top:1057;height:348;width:280;" fillcolor="#E2E2E2" filled="t" stroked="t" coordsize="280,348" o:gfxdata="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IDFBvQAA&#10;ANw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32" o:spid="_x0000_s1026" o:spt="100" style="position:absolute;left:662;top:217;height:348;width:290;" fillcolor="#E2E2E2" filled="t" stroked="t" coordsize="290,348" o:gfxdata="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UKtK8AAAA&#10;3AAAAA8AAAAAAAAAAQAgAAAAIgAAAGRycy9kb3ducmV2LnhtbFBLAQIUABQAAAAIAIdO4kAzLwWe&#10;OwAAADkAAAAQAAAAAAAAAAEAIAAAAAsBAABkcnMvc2hhcGV4bWwueG1sUEsFBgAAAAAGAAYAWwEA&#10;ALUD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33" o:spid="_x0000_s1026" o:spt="100" style="position:absolute;left:1047;top:662;height:283;width:348;" fillcolor="#E2E2E2" filled="t" stroked="t" coordsize="348,283" o:gfxdata="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eXZxugAAANwA&#10;AAAPAAAAAAAAAAEAIAAAACIAAABkcnMvZG93bnJldi54bWxQSwECFAAUAAAACACHTuJAMy8FnjsA&#10;AAA5AAAAEAAAAAAAAAABACAAAAAJAQAAZHJzL3NoYXBleG1sLnhtbFBLBQYAAAAABgAGAFsBAACz&#10;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34" o:spid="_x0000_s1026" o:spt="100" style="position:absolute;left:220;top:662;height:283;width:347;" fillcolor="#E2E2E2" filled="t" stroked="t" coordsize="347,283" o:gfxdata="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D4qy/&#10;AAAA3AAAAA8AAAAAAAAAAQAgAAAAIgAAAGRycy9kb3ducmV2LnhtbFBLAQIUABQAAAAIAIdO4kAz&#10;LwWeOwAAADkAAAAQAAAAAAAAAAEAIAAAAA4BAABkcnMvc2hhcGV4bWwueG1sUEsFBgAAAAAGAAYA&#10;WwEAALg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335" o:spid="_x0000_s1026" o:spt="3" type="#_x0000_t3" style="position:absolute;left:217;top:212;height:1180;width:1165;" fillcolor="#E2E2E2" filled="t" stroked="t" coordsize="21600,21600" o:gfxdata="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8YBb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336" o:spid="_x0000_s1026" o:spt="203" style="position:absolute;left:582;top:577;height:450;width:443;" coordsize="443,450" o:gfxdata="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VV+5q+AAAA3AAAAA8AAAAAAAAAAQAgAAAAIgAAAGRycy9kb3ducmV2Lnht&#10;bFBLAQIUABQAAAAIAIdO4kAzLwWeOwAAADkAAAAVAAAAAAAAAAEAIAAAAA0BAABkcnMvZ3JvdXBz&#10;aGFwZXhtbC54bWxQSwUGAAAAAAYABgBgAQAAygMAAAAA&#10;">
                          <o:lock v:ext="edit" aspectratio="t"/>
                          <v:shape id="Oval 337" o:spid="_x0000_s1026" o:spt="3" type="#_x0000_t3" style="position:absolute;left:0;top:0;height:450;width:443;" fillcolor="#E2E2E2" filled="t" stroked="t" coordsize="21600,21600" o:gfxdata="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472e&#10;wAAAANwAAAAPAAAAAAAAAAEAIAAAACIAAABkcnMvZG93bnJldi54bWxQSwECFAAUAAAACACHTuJA&#10;My8FnjsAAAA5AAAAEAAAAAAAAAABACAAAAAPAQAAZHJzL3NoYXBleG1sLnhtbFBLBQYAAAAABgAG&#10;AFsBAAC5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338" o:spid="_x0000_s1026" o:spt="3" type="#_x0000_t3" style="position:absolute;left:93;top:95;height:263;width:250;" fillcolor="#E2E2E2" filled="t" stroked="t" coordsize="21600,21600" o:gfxdata="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8zEj&#10;6c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339" o:spid="_x0000_s1026" o:spt="203" style="position:absolute;left:2141;top:597;height:650;width:645;" coordsize="1612,1627" o:gfxdata="UEsDBAoAAAAAAIdO4kAAAAAAAAAAAAAAAAAEAAAAZHJzL1BLAwQUAAAACACHTuJAFNCpU7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Xz2Q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0KlT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340" o:spid="_x0000_s1026" o:spt="3" type="#_x0000_t3" style="position:absolute;left:0;top:0;height:1627;width:1612;" fillcolor="#E2E2E2" filled="t" stroked="t" coordsize="21600,21600" o:gfxdata="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Ni7&#10;nc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41" o:spid="_x0000_s1026" o:spt="100" style="position:absolute;left:680;top:1057;height:348;width:280;" fillcolor="#E2E2E2" filled="t" stroked="t" coordsize="280,348" o:gfxdata="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+aecvQAA&#10;ANw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42" o:spid="_x0000_s1026" o:spt="100" style="position:absolute;left:662;top:217;height:348;width:290;" fillcolor="#E2E2E2" filled="t" stroked="t" coordsize="290,348" o:gfxdata="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NvA+8AAAA&#10;3AAAAA8AAAAAAAAAAQAgAAAAIgAAAGRycy9kb3ducmV2LnhtbFBLAQIUABQAAAAIAIdO4kAzLwWe&#10;OwAAADkAAAAQAAAAAAAAAAEAIAAAAAsBAABkcnMvc2hhcGV4bWwueG1sUEsFBgAAAAAGAAYAWwEA&#10;ALUD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43" o:spid="_x0000_s1026" o:spt="100" style="position:absolute;left:1047;top:662;height:283;width:348;" fillcolor="#E2E2E2" filled="t" stroked="t" coordsize="348,283" o:gfxdata="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qDgrLsAAADc&#10;AAAADwAAAAAAAAABACAAAAAiAAAAZHJzL2Rvd25yZXYueG1sUEsBAhQAFAAAAAgAh07iQDMvBZ47&#10;AAAAOQAAABAAAAAAAAAAAQAgAAAACgEAAGRycy9zaGFwZXhtbC54bWxQSwUGAAAAAAYABgBbAQAA&#10;tA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44" o:spid="_x0000_s1026" o:spt="100" style="position:absolute;left:220;top:662;height:283;width:347;" fillcolor="#E2E2E2" filled="t" stroked="t" coordsize="347,283" o:gfxdata="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1p0cb4A&#10;AADcAAAADwAAAAAAAAABACAAAAAiAAAAZHJzL2Rvd25yZXYueG1sUEsBAhQAFAAAAAgAh07iQDMv&#10;BZ47AAAAOQAAABAAAAAAAAAAAQAgAAAADQEAAGRycy9zaGFwZXhtbC54bWxQSwUGAAAAAAYABgBb&#10;AQAAtw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345" o:spid="_x0000_s1026" o:spt="3" type="#_x0000_t3" style="position:absolute;left:217;top:212;height:1180;width:1165;" fillcolor="#E2E2E2" filled="t" stroked="t" coordsize="21600,21600" o:gfxdata="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sPSuL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346" o:spid="_x0000_s1026" o:spt="203" style="position:absolute;left:582;top:577;height:450;width:443;" coordsize="443,450" o:gfxdata="UEsDBAoAAAAAAIdO4kAAAAAAAAAAAAAAAAAEAAAAZHJzL1BLAwQUAAAACACHTuJAmzkxJ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OTEn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347" o:spid="_x0000_s1026" o:spt="3" type="#_x0000_t3" style="position:absolute;left:0;top:0;height:450;width:443;" fillcolor="#E2E2E2" filled="t" stroked="t" coordsize="21600,21600" o:gfxdata="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Y93&#10;I8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348" o:spid="_x0000_s1026" o:spt="3" type="#_x0000_t3" style="position:absolute;left:93;top:95;height:263;width:250;" fillcolor="#E2E2E2" filled="t" stroked="t" coordsize="21600,21600" o:gfxdata="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V3p&#10;VM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349" o:spid="_x0000_s1026" o:spt="1" style="position:absolute;left:1497;top:650;height:276;width:210;" fillcolor="#E2E2E2" filled="t" stroked="t" coordsize="21600,21600" o:gfxdata="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5mI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350" o:spid="_x0000_s1026" o:spt="203" style="position:absolute;left:0;top:0;height:1320;width:1497;" coordsize="1497,1320" o:gfxdata="UEsDBAoAAAAAAIdO4kAAAAAAAAAAAAAAAAAEAAAAZHJzL1BLAwQUAAAACACHTuJA2Xjva7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bZXM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eO9rvwAAANwAAAAPAAAAAAAAAAEAIAAAACIAAABkcnMvZG93bnJldi54&#10;bWxQSwECFAAUAAAACACHTuJAMy8FnjsAAAA5AAAAFQAAAAAAAAABACAAAAAOAQAAZHJzL2dyb3Vw&#10;c2hhcGV4bWwueG1sUEsFBgAAAAAGAAYAYAEAAMsDAAAAAA==&#10;">
                      <o:lock v:ext="edit" aspectratio="t"/>
                      <v:shape id="Freeform 351" o:spid="_x0000_s1026" o:spt="100" style="position:absolute;left:530;top:0;height:508;width:967;" fillcolor="#E2E2E2" filled="t" stroked="t" coordsize="967,874" o:gfxdata="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93+/&#10;VcEAAADcAAAADwAAAAAAAAABACAAAAAiAAAAZHJzL2Rvd25yZXYueG1sUEsBAhQAFAAAAAgAh07i&#10;QDMvBZ47AAAAOQAAABAAAAAAAAAAAQAgAAAAEAEAAGRycy9zaGFwZXhtbC54bWxQSwUGAAAAAAYA&#10;BgBbAQAAugMAAAAA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352" o:spid="_x0000_s1026" o:spt="100" style="position:absolute;left:0;top:488;height:455;width:1497;" fillcolor="#E2E2E2" filled="t" stroked="t" coordsize="1497,455" o:gfxdata="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+Rf+8AAAA&#10;3AAAAA8AAAAAAAAAAQAgAAAAIgAAAGRycy9kb3ducmV2LnhtbFBLAQIUABQAAAAIAIdO4kAzLwWe&#10;OwAAADkAAAAQAAAAAAAAAAEAIAAAAAsBAABkcnMvc2hhcGV4bWwueG1sUEsFBgAAAAAGAAYAWwEA&#10;ALUDAAAAAA==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353" o:spid="_x0000_s1026" o:spt="100" style="position:absolute;left:840;top:178;height:270;width:515;" fillcolor="#E2E2E2" filled="t" stroked="t" coordsize="967,874" o:gfxdata="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6ayO&#10;vMEAAADcAAAADwAAAAAAAAABACAAAAAiAAAAZHJzL2Rvd25yZXYueG1sUEsBAhQAFAAAAAgAh07i&#10;QDMvBZ47AAAAOQAAABAAAAAAAAAAAQAgAAAAEAEAAGRycy9zaGFwZXhtbC54bWxQSwUGAAAAAAYA&#10;BgBbAQAAugMAAAAA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354" o:spid="_x0000_s1026" o:spt="203" style="position:absolute;left:355;top:670;height:650;width:644;" coordsize="1612,1627" o:gfxdata="UEsDBAoAAAAAAIdO4kAAAAAAAAAAAAAAAAAEAAAAZHJzL1BLAwQUAAAACACHTuJAfwiQE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Em+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8IkBC+AAAA3AAAAA8AAAAAAAAAAQAgAAAAIgAAAGRycy9kb3ducmV2Lnht&#10;bFBLAQIUABQAAAAIAIdO4kAzLwWeOwAAADkAAAAVAAAAAAAAAAEAIAAAAA0BAABkcnMvZ3JvdXBz&#10;aGFwZXhtbC54bWxQSwUGAAAAAAYABgBgAQAAygMAAAAA&#10;">
                        <o:lock v:ext="edit" aspectratio="t"/>
                        <v:shape id="Oval 355" o:spid="_x0000_s1026" o:spt="3" type="#_x0000_t3" style="position:absolute;left:0;top:0;height:1627;width:1612;" fillcolor="#E2E2E2" filled="t" stroked="t" coordsize="21600,21600" o:gfxdata="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GkRlvQAA&#10;ANwAAAAPAAAAAAAAAAEAIAAAACIAAABkcnMvZG93bnJldi54bWxQSwECFAAUAAAACACHTuJAMy8F&#10;njsAAAA5AAAAEAAAAAAAAAABACAAAAAMAQAAZHJzL3NoYXBleG1sLnhtbFBLBQYAAAAABgAGAFsB&#10;AAC2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56" o:spid="_x0000_s1026" o:spt="100" style="position:absolute;left:680;top:1057;height:348;width:280;" fillcolor="#E2E2E2" filled="t" stroked="t" coordsize="280,348" o:gfxdata="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pWOIvQAA&#10;ANw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57" o:spid="_x0000_s1026" o:spt="100" style="position:absolute;left:662;top:217;height:348;width:290;" fillcolor="#E2E2E2" filled="t" stroked="t" coordsize="290,348" o:gfxdata="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9D97sAAADc&#10;AAAADwAAAAAAAAABACAAAAAiAAAAZHJzL2Rvd25yZXYueG1sUEsBAhQAFAAAAAgAh07iQDMvBZ47&#10;AAAAOQAAABAAAAAAAAAAAQAgAAAACgEAAGRycy9zaGFwZXhtbC54bWxQSwUGAAAAAAYABgBbAQAA&#10;tAMAAAAA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58" o:spid="_x0000_s1026" o:spt="100" style="position:absolute;left:1047;top:662;height:283;width:348;" fillcolor="#E2E2E2" filled="t" stroked="t" coordsize="348,283" o:gfxdata="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7Euvb4A&#10;AADcAAAADwAAAAAAAAABACAAAAAiAAAAZHJzL2Rvd25yZXYueG1sUEsBAhQAFAAAAAgAh07iQDMv&#10;BZ47AAAAOQAAABAAAAAAAAAAAQAgAAAADQEAAGRycy9zaGFwZXhtbC54bWxQSwUGAAAAAAYABgBb&#10;AQAAtw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59" o:spid="_x0000_s1026" o:spt="100" style="position:absolute;left:220;top:662;height:283;width:347;" fillcolor="#E2E2E2" filled="t" stroked="t" coordsize="347,283" o:gfxdata="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uh4+/&#10;AAAA3AAAAA8AAAAAAAAAAQAgAAAAIgAAAGRycy9kb3ducmV2LnhtbFBLAQIUABQAAAAIAIdO4kAz&#10;LwWeOwAAADkAAAAQAAAAAAAAAAEAIAAAAA4BAABkcnMvc2hhcGV4bWwueG1sUEsFBgAAAAAGAAYA&#10;WwEAALg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360" o:spid="_x0000_s1026" o:spt="3" type="#_x0000_t3" style="position:absolute;left:217;top:212;height:1180;width:1165;" fillcolor="#E2E2E2" filled="t" stroked="t" coordsize="21600,21600" o:gfxdata="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23n&#10;/c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361" o:spid="_x0000_s1026" o:spt="203" style="position:absolute;left:582;top:577;height:450;width:443;" coordsize="443,450" o:gfxdata="UEsDBAoAAAAAAIdO4kAAAAAAAAAAAAAAAAAEAAAAZHJzL1BLAwQUAAAACACHTuJAEEQ1i7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Wv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QRDWLvAAAANwAAAAPAAAAAAAAAAEAIAAAACIAAABkcnMvZG93bnJldi54bWxQ&#10;SwECFAAUAAAACACHTuJAMy8FnjsAAAA5AAAAFQAAAAAAAAABACAAAAALAQAAZHJzL2dyb3Vwc2hh&#10;cGV4bWwueG1sUEsFBgAAAAAGAAYAYAEAAMgDAAAAAA==&#10;">
                          <o:lock v:ext="edit" aspectratio="t"/>
                          <v:shape id="Oval 362" o:spid="_x0000_s1026" o:spt="3" type="#_x0000_t3" style="position:absolute;left:0;top:0;height:450;width:443;" fillcolor="#E2E2E2" filled="t" stroked="t" coordsize="21600,21600" o:gfxdata="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795&#10;is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363" o:spid="_x0000_s1026" o:spt="3" type="#_x0000_t3" style="position:absolute;left:93;top:95;height:263;width:250;" fillcolor="#E2E2E2" filled="t" stroked="t" coordsize="21600,21600" o:gfxdata="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jz&#10;3BHCAAAA3AAAAA8AAAAAAAAAAQAgAAAAIgAAAGRycy9kb3ducmV2LnhtbFBLAQIUABQAAAAIAIdO&#10;4kAzLwWeOwAAADkAAAAQAAAAAAAAAAEAIAAAABEBAABkcnMvc2hhcGV4bWwueG1sUEsFBgAAAAAG&#10;AAYAWwEAALsDAAAAAA=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364" o:spid="_x0000_s1026" o:spt="100" style="position:absolute;left:1059;top:229;height:219;width:176;" fillcolor="#E2E2E2" filled="t" stroked="t" coordsize="623,776" o:gfxdata="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s2n1ugAAANwA&#10;AAAPAAAAAAAAAAEAIAAAACIAAABkcnMvZG93bnJldi54bWxQSwECFAAUAAAACACHTuJAMy8FnjsA&#10;AAA5AAAAEAAAAAAAAAABACAAAAAJAQAAZHJzL3NoYXBleG1sLnhtbFBLBQYAAAAABgAGAFsBAACz&#10;AwAAAAA=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group id="Group 365" o:spid="_x0000_s1026" o:spt="203" style="position:absolute;left:2049;top:222;flip:x;height:136;width:492;rotation:5253f;" coordsize="4840,1320" o:gfxdata="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zEZL0AAADcAAAADwAAAAAAAAABACAAAAAiAAAAZHJzL2Rvd25yZXYueG1s&#10;UEsBAhQAFAAAAAgAh07iQDMvBZ47AAAAOQAAABUAAAAAAAAAAQAgAAAADAEAAGRycy9ncm91cHNo&#10;YXBleG1sLnhtbFBLBQYAAAAABgAGAGABAADJAwAAAAA=&#10;">
                    <o:lock v:ext="edit" aspectratio="t"/>
                    <v:group id="Group 366" o:spid="_x0000_s1026" o:spt="203" style="position:absolute;left:1692;top:53;height:1247;width:3148;" coordsize="3148,1247" o:gfxdata="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groQk8AAAADcAAAADwAAAAAAAAABACAAAAAiAAAAZHJzL2Rvd25yZXYu&#10;eG1sUEsBAhQAFAAAAAgAh07iQDMvBZ47AAAAOQAAABUAAAAAAAAAAQAgAAAADwEAAGRycy9ncm91&#10;cHNoYXBleG1sLnhtbFBLBQYAAAAABgAGAGABAADMAwAAAAA=&#10;">
                      <o:lock v:ext="edit" aspectratio="t"/>
                      <v:rect id="Rectangle 367" o:spid="_x0000_s1026" o:spt="1" style="position:absolute;left:0;top:0;height:873;width:3148;" fillcolor="#E2E2E2" filled="t" stroked="t" coordsize="21600,21600" o:gfxdata="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ViAb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368" o:spid="_x0000_s1026" o:spt="203" style="position:absolute;left:323;top:597;height:650;width:644;" coordsize="1612,1627" o:gfxdata="UEsDBAoAAAAAAIdO4kAAAAAAAAAAAAAAAAAEAAAAZHJzL1BLAwQUAAAACACHTuJAwz9CWr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J0m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P0Ja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369" o:spid="_x0000_s1026" o:spt="3" type="#_x0000_t3" style="position:absolute;left:0;top:0;height:1627;width:1612;" fillcolor="#E2E2E2" filled="t" stroked="t" coordsize="21600,21600" o:gfxdata="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Ccx&#10;G8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70" o:spid="_x0000_s1026" o:spt="100" style="position:absolute;left:680;top:1057;height:348;width:280;" fillcolor="#E2E2E2" filled="t" stroked="t" coordsize="280,348" o:gfxdata="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5gW9r4A&#10;AADcAAAADwAAAAAAAAABACAAAAAiAAAAZHJzL2Rvd25yZXYueG1sUEsBAhQAFAAAAAgAh07iQDMv&#10;BZ47AAAAOQAAABAAAAAAAAAAAQAgAAAADQEAAGRycy9zaGFwZXhtbC54bWxQSwUGAAAAAAYABgBb&#10;AQAAtwMAAAAA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71" o:spid="_x0000_s1026" o:spt="100" style="position:absolute;left:662;top:217;height:348;width:290;" fillcolor="#E2E2E2" filled="t" stroked="t" coordsize="290,348" o:gfxdata="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yNom8AAAA&#10;3AAAAA8AAAAAAAAAAQAgAAAAIgAAAGRycy9kb3ducmV2LnhtbFBLAQIUABQAAAAIAIdO4kAzLwWe&#10;OwAAADkAAAAQAAAAAAAAAAEAIAAAAAsBAABkcnMvc2hhcGV4bWwueG1sUEsFBgAAAAAGAAYAWwEA&#10;ALUD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72" o:spid="_x0000_s1026" o:spt="100" style="position:absolute;left:1047;top:662;height:283;width:348;" fillcolor="#E2E2E2" filled="t" stroked="t" coordsize="348,283" o:gfxdata="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MW8O/&#10;AAAA3AAAAA8AAAAAAAAAAQAgAAAAIgAAAGRycy9kb3ducmV2LnhtbFBLAQIUABQAAAAIAIdO4kAz&#10;LwWeOwAAADkAAAAQAAAAAAAAAAEAIAAAAA4BAABkcnMvc2hhcGV4bWwueG1sUEsFBgAAAAAGAAYA&#10;WwEAALgDAAAAAA=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73" o:spid="_x0000_s1026" o:spt="100" style="position:absolute;left:220;top:662;height:283;width:347;" fillcolor="#E2E2E2" filled="t" stroked="t" coordsize="347,283" o:gfxdata="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6X+97sAAADc&#10;AAAADwAAAAAAAAABACAAAAAiAAAAZHJzL2Rvd25yZXYueG1sUEsBAhQAFAAAAAgAh07iQDMvBZ47&#10;AAAAOQAAABAAAAAAAAAAAQAgAAAACgEAAGRycy9zaGFwZXhtbC54bWxQSwUGAAAAAAYABgBbAQAA&#10;tA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374" o:spid="_x0000_s1026" o:spt="3" type="#_x0000_t3" style="position:absolute;left:217;top:212;height:1180;width:1165;" fillcolor="#E2E2E2" filled="t" stroked="t" coordsize="21600,21600" o:gfxdata="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iae&#10;hc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375" o:spid="_x0000_s1026" o:spt="203" style="position:absolute;left:582;top:577;height:450;width:443;" coordsize="443,450" o:gfxdata="UEsDBAoAAAAAAIdO4kAAAAAAAAAAAAAAAAAEAAAAZHJzL1BLAwQUAAAACACHTuJArHPnwb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2w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c+fB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376" o:spid="_x0000_s1026" o:spt="3" type="#_x0000_t3" style="position:absolute;left:0;top:0;height:450;width:443;" fillcolor="#E2E2E2" filled="t" stroked="t" coordsize="21600,21600" o:gfxdata="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xaHF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377" o:spid="_x0000_s1026" o:spt="3" type="#_x0000_t3" style="position:absolute;left:93;top:95;height:263;width:250;" fillcolor="#E2E2E2" filled="t" stroked="t" coordsize="21600,21600" o:gfxdata="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YkE&#10;Xs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378" o:spid="_x0000_s1026" o:spt="203" style="position:absolute;left:2141;top:597;height:650;width:645;" coordsize="1612,1627" o:gfxdata="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NU4jn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379" o:spid="_x0000_s1026" o:spt="3" type="#_x0000_t3" style="position:absolute;left:0;top:0;height:1627;width:1612;" fillcolor="#E2E2E2" filled="t" stroked="t" coordsize="21600,21600" o:gfxdata="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/qfG&#10;wAAAANw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80" o:spid="_x0000_s1026" o:spt="100" style="position:absolute;left:680;top:1057;height:348;width:280;" fillcolor="#E2E2E2" filled="t" stroked="t" coordsize="280,348" o:gfxdata="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kGAK74A&#10;AADcAAAADwAAAAAAAAABACAAAAAiAAAAZHJzL2Rvd25yZXYueG1sUEsBAhQAFAAAAAgAh07iQDMv&#10;BZ47AAAAOQAAABAAAAAAAAAAAQAgAAAADQEAAGRycy9zaGFwZXhtbC54bWxQSwUGAAAAAAYABgBb&#10;AQAAtwMAAAAA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81" o:spid="_x0000_s1026" o:spt="100" style="position:absolute;left:662;top:217;height:348;width:290;" fillcolor="#E2E2E2" filled="t" stroked="t" coordsize="290,348" o:gfxdata="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66BUvQAA&#10;ANwAAAAPAAAAAAAAAAEAIAAAACIAAABkcnMvZG93bnJldi54bWxQSwECFAAUAAAACACHTuJAMy8F&#10;njsAAAA5AAAAEAAAAAAAAAABACAAAAAMAQAAZHJzL3NoYXBleG1sLnhtbFBLBQYAAAAABgAGAFsB&#10;AAC2AwAAAAA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82" o:spid="_x0000_s1026" o:spt="100" style="position:absolute;left:1047;top:662;height:283;width:348;" fillcolor="#E2E2E2" filled="t" stroked="t" coordsize="348,283" o:gfxdata="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VXNHr4A&#10;AADcAAAADwAAAAAAAAABACAAAAAiAAAAZHJzL2Rvd25yZXYueG1sUEsBAhQAFAAAAAgAh07iQDMv&#10;BZ47AAAAOQAAABAAAAAAAAAAAQAgAAAADQEAAGRycy9zaGFwZXhtbC54bWxQSwUGAAAAAAYABgBb&#10;AQAAtw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83" o:spid="_x0000_s1026" o:spt="100" style="position:absolute;left:220;top:662;height:283;width:347;" fillcolor="#E2E2E2" filled="t" stroked="t" coordsize="347,283" o:gfxdata="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xoKrsAAADc&#10;AAAADwAAAAAAAAABACAAAAAiAAAAZHJzL2Rvd25yZXYueG1sUEsBAhQAFAAAAAgAh07iQDMvBZ47&#10;AAAAOQAAABAAAAAAAAAAAQAgAAAACgEAAGRycy9zaGFwZXhtbC54bWxQSwUGAAAAAAYABgBbAQAA&#10;tA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384" o:spid="_x0000_s1026" o:spt="3" type="#_x0000_t3" style="position:absolute;left:217;top:212;height:1180;width:1165;" fillcolor="#E2E2E2" filled="t" stroked="t" coordsize="21600,21600" o:gfxdata="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v/&#10;CFjCAAAA3AAAAA8AAAAAAAAAAQAgAAAAIgAAAGRycy9kb3ducmV2LnhtbFBLAQIUABQAAAAIAIdO&#10;4kAzLwWeOwAAADkAAAAQAAAAAAAAAAEAIAAAABEBAABkcnMvc2hhcGV4bWwueG1sUEsFBgAAAAAG&#10;AAYAWwEAALs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385" o:spid="_x0000_s1026" o:spt="203" style="position:absolute;left:582;top:577;height:450;width:443;" coordsize="443,450" o:gfxdata="UEsDBAoAAAAAAIdO4kAAAAAAAAAAAAAAAAAEAAAAZHJzL1BLAwQUAAAACACHTuJAYh8tfL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INi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iHy18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386" o:spid="_x0000_s1026" o:spt="3" type="#_x0000_t3" style="position:absolute;left:0;top:0;height:450;width:443;" fillcolor="#E2E2E2" filled="t" stroked="t" coordsize="21600,21600" o:gfxdata="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lreL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387" o:spid="_x0000_s1026" o:spt="3" type="#_x0000_t3" style="position:absolute;left:93;top:95;height:263;width:250;" fillcolor="#E2E2E2" filled="t" stroked="t" coordsize="21600,21600" o:gfxdata="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vl&#10;zuPCAAAA3AAAAA8AAAAAAAAAAQAgAAAAIgAAAGRycy9kb3ducmV2LnhtbFBLAQIUABQAAAAIAIdO&#10;4kAzLwWeOwAAADkAAAAQAAAAAAAAAAEAIAAAABEBAABkcnMvc2hhcGV4bWwueG1sUEsFBgAAAAAG&#10;AAYAWwEAALsDAAAAAA=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388" o:spid="_x0000_s1026" o:spt="1" style="position:absolute;left:1497;top:650;height:276;width:210;" fillcolor="#E2E2E2" filled="t" stroked="t" coordsize="21600,21600" o:gfxdata="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kZBl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389" o:spid="_x0000_s1026" o:spt="203" style="position:absolute;left:0;top:0;height:1320;width:1497;" coordsize="1497,1320" o:gfxdata="UEsDBAoAAAAAAIdO4kAAAAAAAAAAAAAAAAAEAAAAZHJzL1BLAwQUAAAACACHTuJATY3war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XjaZgf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BNjfBquQAAANwAAAAPAAAAAAAAAAEAIAAAACIAAABkcnMvZG93bnJldi54bWxQSwEC&#10;FAAUAAAACACHTuJAMy8FnjsAAAA5AAAAFQAAAAAAAAABACAAAAAIAQAAZHJzL2dyb3Vwc2hhcGV4&#10;bWwueG1sUEsFBgAAAAAGAAYAYAEAAMUDAAAAAA==&#10;">
                      <o:lock v:ext="edit" aspectratio="t"/>
                      <v:shape id="Freeform 390" o:spid="_x0000_s1026" o:spt="100" style="position:absolute;left:530;top:0;height:508;width:967;" fillcolor="#E2E2E2" filled="t" stroked="t" coordsize="967,874" o:gfxdata="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WaMO&#10;wAAAANwAAAAPAAAAAAAAAAEAIAAAACIAAABkcnMvZG93bnJldi54bWxQSwECFAAUAAAACACHTuJA&#10;My8FnjsAAAA5AAAAEAAAAAAAAAABACAAAAAPAQAAZHJzL3NoYXBleG1sLnhtbFBLBQYAAAAABgAG&#10;AFsBAAC5AwAAAAA=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391" o:spid="_x0000_s1026" o:spt="100" style="position:absolute;left:0;top:488;height:455;width:1497;" fillcolor="#E2E2E2" filled="t" stroked="t" coordsize="1497,455" o:gfxdata="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LaE2/&#10;AAAA3AAAAA8AAAAAAAAAAQAgAAAAIgAAAGRycy9kb3ducmV2LnhtbFBLAQIUABQAAAAIAIdO4kAz&#10;LwWeOwAAADkAAAAQAAAAAAAAAAEAIAAAAA4BAABkcnMvc2hhcGV4bWwueG1sUEsFBgAAAAAGAAYA&#10;WwEAALgDAAAAAA==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392" o:spid="_x0000_s1026" o:spt="100" style="position:absolute;left:840;top:178;height:270;width:515;" fillcolor="#E2E2E2" filled="t" stroked="t" coordsize="967,874" o:gfxdata="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IqS574A&#10;AADcAAAADwAAAAAAAAABACAAAAAiAAAAZHJzL2Rvd25yZXYueG1sUEsBAhQAFAAAAAgAh07iQDMv&#10;BZ47AAAAOQAAABAAAAAAAAAAAQAgAAAADQEAAGRycy9zaGFwZXhtbC54bWxQSwUGAAAAAAYABgBb&#10;AQAAtwMAAAAA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393" o:spid="_x0000_s1026" o:spt="203" style="position:absolute;left:355;top:670;height:650;width:644;" coordsize="1612,1627" o:gfxdata="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GLoxLvAAAANwAAAAPAAAAAAAAAAEAIAAAACIAAABkcnMvZG93bnJldi54bWxQ&#10;SwECFAAUAAAACACHTuJAMy8FnjsAAAA5AAAAFQAAAAAAAAABACAAAAALAQAAZHJzL2dyb3Vwc2hh&#10;cGV4bWwueG1sUEsFBgAAAAAGAAYAYAEAAMgDAAAAAA==&#10;">
                        <o:lock v:ext="edit" aspectratio="t"/>
                        <v:shape id="Oval 394" o:spid="_x0000_s1026" o:spt="3" type="#_x0000_t3" style="position:absolute;left:0;top:0;height:1627;width:1612;" fillcolor="#E2E2E2" filled="t" stroked="t" coordsize="21600,21600" o:gfxdata="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ZPC&#10;5c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95" o:spid="_x0000_s1026" o:spt="100" style="position:absolute;left:680;top:1057;height:348;width:280;" fillcolor="#E2E2E2" filled="t" stroked="t" coordsize="280,348" o:gfxdata="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2Df9O5AAAA3AAA&#10;AA8AAAAAAAAAAQAgAAAAIgAAAGRycy9kb3ducmV2LnhtbFBLAQIUABQAAAAIAIdO4kAzLwWeOwAA&#10;ADkAAAAQAAAAAAAAAAEAIAAAAAgBAABkcnMvc2hhcGV4bWwueG1sUEsFBgAAAAAGAAYAWwEAALID&#10;AAAAAA=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96" o:spid="_x0000_s1026" o:spt="100" style="position:absolute;left:662;top:217;height:348;width:290;" fillcolor="#E2E2E2" filled="t" stroked="t" coordsize="290,348" o:gfxdata="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3ZEC8AAAA&#10;3AAAAA8AAAAAAAAAAQAgAAAAIgAAAGRycy9kb3ducmV2LnhtbFBLAQIUABQAAAAIAIdO4kAzLwWe&#10;OwAAADkAAAAQAAAAAAAAAAEAIAAAAAsBAABkcnMvc2hhcGV4bWwueG1sUEsFBgAAAAAGAAYAWwEA&#10;ALUD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97" o:spid="_x0000_s1026" o:spt="100" style="position:absolute;left:1047;top:662;height:283;width:348;" fillcolor="#E2E2E2" filled="t" stroked="t" coordsize="348,283" o:gfxdata="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pcy5r4A&#10;AADcAAAADwAAAAAAAAABACAAAAAiAAAAZHJzL2Rvd25yZXYueG1sUEsBAhQAFAAAAAgAh07iQDMv&#10;BZ47AAAAOQAAABAAAAAAAAAAAQAgAAAADQEAAGRycy9zaGFwZXhtbC54bWxQSwUGAAAAAAYABgBb&#10;AQAAtw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398" o:spid="_x0000_s1026" o:spt="100" style="position:absolute;left:220;top:662;height:283;width:347;" fillcolor="#E2E2E2" filled="t" stroked="t" coordsize="347,283" o:gfxdata="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ttpju/&#10;AAAA3AAAAA8AAAAAAAAAAQAgAAAAIgAAAGRycy9kb3ducmV2LnhtbFBLAQIUABQAAAAIAIdO4kAz&#10;LwWeOwAAADkAAAAQAAAAAAAAAAEAIAAAAA4BAABkcnMvc2hhcGV4bWwueG1sUEsFBgAAAAAGAAYA&#10;WwEAALg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399" o:spid="_x0000_s1026" o:spt="3" type="#_x0000_t3" style="position:absolute;left:217;top:212;height:1180;width:1165;" fillcolor="#E2E2E2" filled="t" stroked="t" coordsize="21600,21600" o:gfxdata="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kv7&#10;ps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400" o:spid="_x0000_s1026" o:spt="203" style="position:absolute;left:582;top:577;height:450;width:443;" coordsize="443,450" o:gfxdata="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7EYOcAAAADcAAAADwAAAAAAAAABACAAAAAiAAAAZHJzL2Rvd25yZXYu&#10;eG1sUEsBAhQAFAAAAAgAh07iQDMvBZ47AAAAOQAAABUAAAAAAAAAAQAgAAAADwEAAGRycy9ncm91&#10;cHNoYXBleG1sLnhtbFBLBQYAAAAABgAGAGABAADMAwAAAAA=&#10;">
                          <o:lock v:ext="edit" aspectratio="t"/>
                          <v:shape id="Oval 401" o:spid="_x0000_s1026" o:spt="3" type="#_x0000_t3" style="position:absolute;left:0;top:0;height:450;width:443;" fillcolor="#E2E2E2" filled="t" stroked="t" coordsize="21600,21600" o:gfxdata="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oQde&#10;Pc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402" o:spid="_x0000_s1026" o:spt="3" type="#_x0000_t3" style="position:absolute;left:93;top:95;height:263;width:250;" fillcolor="#E2E2E2" filled="t" stroked="t" coordsize="21600,21600" o:gfxdata="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dXA&#10;Ss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403" o:spid="_x0000_s1026" o:spt="100" style="position:absolute;left:1059;top:229;height:219;width:176;" fillcolor="#E2E2E2" filled="t" stroked="t" coordsize="623,776" o:gfxdata="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uUK1b4A&#10;AADcAAAADwAAAAAAAAABACAAAAAiAAAAZHJzL2Rvd25yZXYueG1sUEsBAhQAFAAAAAgAh07iQDMv&#10;BZ47AAAAOQAAABAAAAAAAAAAAQAgAAAADQEAAGRycy9zaGFwZXhtbC54bWxQSwUGAAAAAAYABgBb&#10;AQAAtwMAAAAA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group id="Group 404" o:spid="_x0000_s1026" o:spt="203" style="position:absolute;left:3099;top:222;flip:x;height:136;width:492;rotation:5253f;" coordsize="4840,1320" o:gfxdata="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O886C7AAAA3AAAAA8AAAAAAAAAAQAgAAAAIgAAAGRycy9kb3ducmV2LnhtbFBL&#10;AQIUABQAAAAIAIdO4kAzLwWeOwAAADkAAAAVAAAAAAAAAAEAIAAAAAoBAABkcnMvZ3JvdXBzaGFw&#10;ZXhtbC54bWxQSwUGAAAAAAYABgBgAQAAxwMAAAAA&#10;">
                    <o:lock v:ext="edit" aspectratio="t"/>
                    <v:group id="Group 405" o:spid="_x0000_s1026" o:spt="203" style="position:absolute;left:1692;top:53;height:1247;width:3148;" coordsize="3148,1247" o:gfxdata="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JqAivwAAANwAAAAPAAAAAAAAAAEAIAAAACIAAABkcnMvZG93bnJldi54&#10;bWxQSwECFAAUAAAACACHTuJAMy8FnjsAAAA5AAAAFQAAAAAAAAABACAAAAAOAQAAZHJzL2dyb3Vw&#10;c2hhcGV4bWwueG1sUEsFBgAAAAAGAAYAYAEAAMsDAAAAAA==&#10;">
                      <o:lock v:ext="edit" aspectratio="t"/>
                      <v:rect id="Rectangle 406" o:spid="_x0000_s1026" o:spt="1" style="position:absolute;left:0;top:0;height:873;width:3148;" fillcolor="#E2E2E2" filled="t" stroked="t" coordsize="21600,21600" o:gfxdata="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aM/Gr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miterlimit="0" joinstyle="miter"/>
                        <v:imagedata o:title=""/>
                        <o:lock v:ext="edit" aspectratio="t"/>
                      </v:rect>
                      <v:group id="Group 407" o:spid="_x0000_s1026" o:spt="203" style="position:absolute;left:323;top:597;height:650;width:644;" coordsize="1612,1627" o:gfxdata="UEsDBAoAAAAAAIdO4kAAAAAAAAAAAAAAAAAEAAAAZHJzL1BLAwQUAAAACACHTuJAV8pdW7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Xz1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Xyl1b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408" o:spid="_x0000_s1026" o:spt="3" type="#_x0000_t3" style="position:absolute;left:0;top:0;height:1627;width:1612;" fillcolor="#E2E2E2" filled="t" stroked="t" coordsize="21600,21600" o:gfxdata="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R3&#10;E/XCAAAA3AAAAA8AAAAAAAAAAQAgAAAAIgAAAGRycy9kb3ducmV2LnhtbFBLAQIUABQAAAAIAIdO&#10;4kAzLwWeOwAAADkAAAAQAAAAAAAAAAEAIAAAABEBAABkcnMvc2hhcGV4bWwueG1sUEsFBgAAAAAG&#10;AAYAWwEAALsDAAAAAA=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09" o:spid="_x0000_s1026" o:spt="100" style="position:absolute;left:680;top:1057;height:348;width:280;" fillcolor="#E2E2E2" filled="t" stroked="t" coordsize="280,348" o:gfxdata="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20J974A&#10;AADcAAAADwAAAAAAAAABACAAAAAiAAAAZHJzL2Rvd25yZXYueG1sUEsBAhQAFAAAAAgAh07iQDMv&#10;BZ47AAAAOQAAABAAAAAAAAAAAQAgAAAADQEAAGRycy9zaGFwZXhtbC54bWxQSwUGAAAAAAYABgBb&#10;AQAAtwMAAAAA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10" o:spid="_x0000_s1026" o:spt="100" style="position:absolute;left:662;top:217;height:348;width:290;" fillcolor="#E2E2E2" filled="t" stroked="t" coordsize="290,348" o:gfxdata="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5ZEmS8AAAA&#10;3AAAAA8AAAAAAAAAAQAgAAAAIgAAAGRycy9kb3ducmV2LnhtbFBLAQIUABQAAAAIAIdO4kAzLwWe&#10;OwAAADkAAAAQAAAAAAAAAAEAIAAAAAsBAABkcnMvc2hhcGV4bWwueG1sUEsFBgAAAAAGAAYAWwEA&#10;ALUD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11" o:spid="_x0000_s1026" o:spt="100" style="position:absolute;left:1047;top:662;height:283;width:348;" fillcolor="#E2E2E2" filled="t" stroked="t" coordsize="348,283" o:gfxdata="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HlEwr4A&#10;AADcAAAADwAAAAAAAAABACAAAAAiAAAAZHJzL2Rvd25yZXYueG1sUEsBAhQAFAAAAAgAh07iQDMv&#10;BZ47AAAAOQAAABAAAAAAAAAAAQAgAAAADQEAAGRycy9zaGFwZXhtbC54bWxQSwUGAAAAAAYABgBb&#10;AQAAtwMAAAAA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12" o:spid="_x0000_s1026" o:spt="100" style="position:absolute;left:220;top:662;height:283;width:347;" fillcolor="#E2E2E2" filled="t" stroked="t" coordsize="347,283" o:gfxdata="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D0B+/&#10;AAAA3AAAAA8AAAAAAAAAAQAgAAAAIgAAAGRycy9kb3ducmV2LnhtbFBLAQIUABQAAAAIAIdO4kAz&#10;LwWeOwAAADkAAAAQAAAAAAAAAAEAIAAAAA4BAABkcnMvc2hhcGV4bWwueG1sUEsFBgAAAAAGAAYA&#10;WwEAALg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413" o:spid="_x0000_s1026" o:spt="3" type="#_x0000_t3" style="position:absolute;left:217;top:212;height:1180;width:1165;" fillcolor="#E2E2E2" filled="t" stroked="t" coordsize="21600,21600" o:gfxdata="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OBhL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414" o:spid="_x0000_s1026" o:spt="203" style="position:absolute;left:582;top:577;height:450;width:443;" coordsize="443,450" o:gfxdata="UEsDBAoAAAAAAIdO4kAAAAAAAAAAAAAAAAAEAAAAZHJzL1BLAwQUAAAACACHTuJApxjDL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PsX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GMMs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415" o:spid="_x0000_s1026" o:spt="3" type="#_x0000_t3" style="position:absolute;left:0;top:0;height:450;width:443;" fillcolor="#E2E2E2" filled="t" stroked="t" coordsize="21600,21600" o:gfxdata="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Z8k&#10;H8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416" o:spid="_x0000_s1026" o:spt="3" type="#_x0000_t3" style="position:absolute;left:93;top:95;height:263;width:250;" fillcolor="#E2E2E2" filled="t" stroked="t" coordsize="21600,21600" o:gfxdata="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XwbX74A&#10;AADc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group id="Group 417" o:spid="_x0000_s1026" o:spt="203" style="position:absolute;left:2141;top:597;height:650;width:645;" coordsize="1612,1627" o:gfxdata="UEsDBAoAAAAAAIdO4kAAAAAAAAAAAAAAAAAEAAAAZHJzL1BLAwQUAAAACACHTuJAf2oFub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5msL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agW5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418" o:spid="_x0000_s1026" o:spt="3" type="#_x0000_t3" style="position:absolute;left:0;top:0;height:1627;width:1612;" fillcolor="#E2E2E2" filled="t" stroked="t" coordsize="21600,21600" o:gfxdata="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8a6F&#10;KM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19" o:spid="_x0000_s1026" o:spt="100" style="position:absolute;left:680;top:1057;height:348;width:280;" fillcolor="#E2E2E2" filled="t" stroked="t" coordsize="280,348" o:gfxdata="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tJ8qvQAA&#10;ANw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20" o:spid="_x0000_s1026" o:spt="100" style="position:absolute;left:662;top:217;height:348;width:290;" fillcolor="#E2E2E2" filled="t" stroked="t" coordsize="290,348" o:gfxdata="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gIS5vQAA&#10;ANwAAAAPAAAAAAAAAAEAIAAAACIAAABkcnMvZG93bnJldi54bWxQSwECFAAUAAAACACHTuJAMy8F&#10;njsAAAA5AAAAEAAAAAAAAAABACAAAAAMAQAAZHJzL3NoYXBleG1sLnhtbFBLBQYAAAAABgAGAFsB&#10;AAC2AwAAAAA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21" o:spid="_x0000_s1026" o:spt="100" style="position:absolute;left:1047;top:662;height:283;width:348;" fillcolor="#E2E2E2" filled="t" stroked="t" coordsize="348,283" o:gfxdata="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oNIfvQAA&#10;ANwAAAAPAAAAAAAAAAEAIAAAACIAAABkcnMvZG93bnJldi54bWxQSwECFAAUAAAACACHTuJAMy8F&#10;njsAAAA5AAAAEAAAAAAAAAABACAAAAAMAQAAZHJzL3NoYXBleG1sLnhtbFBLBQYAAAAABgAGAFsB&#10;AAC2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22" o:spid="_x0000_s1026" o:spt="100" style="position:absolute;left:220;top:662;height:283;width:347;" fillcolor="#E2E2E2" filled="t" stroked="t" coordsize="347,283" o:gfxdata="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RaRsK/&#10;AAAA3AAAAA8AAAAAAAAAAQAgAAAAIgAAAGRycy9kb3ducmV2LnhtbFBLAQIUABQAAAAIAIdO4kAz&#10;LwWeOwAAADkAAAAQAAAAAAAAAAEAIAAAAA4BAABkcnMvc2hhcGV4bWwueG1sUEsFBgAAAAAGAAYA&#10;WwEAALgDAAAAAA==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423" o:spid="_x0000_s1026" o:spt="3" type="#_x0000_t3" style="position:absolute;left:217;top:212;height:1180;width:1165;" fillcolor="#E2E2E2" filled="t" stroked="t" coordsize="21600,21600" o:gfxdata="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woXWb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424" o:spid="_x0000_s1026" o:spt="203" style="position:absolute;left:582;top:577;height:450;width:443;" coordsize="443,450" o:gfxdata="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uJvO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425" o:spid="_x0000_s1026" o:spt="3" type="#_x0000_t3" style="position:absolute;left:0;top:0;height:450;width:443;" fillcolor="#E2E2E2" filled="t" stroked="t" coordsize="21600,21600" o:gfxdata="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Eay&#10;ws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426" o:spid="_x0000_s1026" o:spt="3" type="#_x0000_t3" style="position:absolute;left:93;top:95;height:263;width:250;" fillcolor="#E2E2E2" filled="t" stroked="t" coordsize="21600,21600" o:gfxdata="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3EO9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</v:group>
                    <v:rect id="Rectangle 427" o:spid="_x0000_s1026" o:spt="1" style="position:absolute;left:1497;top:650;height:276;width:210;" fillcolor="#E2E2E2" filled="t" stroked="t" coordsize="21600,21600" o:gfxdata="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H/My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miterlimit="0" joinstyle="miter"/>
                      <v:imagedata o:title=""/>
                      <o:lock v:ext="edit" aspectratio="t"/>
                    </v:rect>
                    <v:group id="Group 428" o:spid="_x0000_s1026" o:spt="203" style="position:absolute;left:0;top:0;height:1320;width:1497;" coordsize="1497,1320" o:gfxdata="UEsDBAoAAAAAAIdO4kAAAAAAAAAAAAAAAAAEAAAAZHJzL1BLAwQUAAAACACHTuJA9BcBF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JiqN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0FwEVvwAAANwAAAAPAAAAAAAAAAEAIAAAACIAAABkcnMvZG93bnJldi54&#10;bWxQSwECFAAUAAAACACHTuJAMy8FnjsAAAA5AAAAFQAAAAAAAAABACAAAAAOAQAAZHJzL2dyb3Vw&#10;c2hhcGV4bWwueG1sUEsFBgAAAAAGAAYAYAEAAMsDAAAAAA==&#10;">
                      <o:lock v:ext="edit" aspectratio="t"/>
                      <v:shape id="Freeform 429" o:spid="_x0000_s1026" o:spt="100" style="position:absolute;left:530;top:0;height:508;width:967;" fillcolor="#E2E2E2" filled="t" stroked="t" coordsize="967,874" o:gfxdata="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4/4V&#10;vMEAAADcAAAADwAAAAAAAAABACAAAAAiAAAAZHJzL2Rvd25yZXYueG1sUEsBAhQAFAAAAAgAh07i&#10;QDMvBZ47AAAAOQAAABAAAAAAAAAAAQAgAAAAEAEAAGRycy9zaGFwZXhtbC54bWxQSwUGAAAAAAYA&#10;BgBbAQAAugMAAAAA&#10;" path="m464,0l967,6,967,874,0,874,464,0xe">
                        <v:path o:connectlocs="464,0;967,3;967,508;0,508;464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430" o:spid="_x0000_s1026" o:spt="100" style="position:absolute;left:0;top:488;height:455;width:1497;" fillcolor="#E2E2E2" filled="t" stroked="t" coordsize="1497,455" o:gfxdata="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cy5RO/&#10;AAAA3AAAAA8AAAAAAAAAAQAgAAAAIgAAAGRycy9kb3ducmV2LnhtbFBLAQIUABQAAAAIAIdO4kAz&#10;LwWeOwAAADkAAAAQAAAAAAAAAAEAIAAAAA4BAABkcnMvc2hhcGV4bWwueG1sUEsFBgAAAAAGAAYA&#10;WwEAALgDAAAAAA==&#10;" path="m152,0l1497,3,1497,455,0,440,152,0xe">
                        <v:path o:connectlocs="152,0;1497,3;1497,455;0,440;152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shape id="Freeform 431" o:spid="_x0000_s1026" o:spt="100" style="position:absolute;left:840;top:178;height:270;width:515;" fillcolor="#E2E2E2" filled="t" stroked="t" coordsize="967,874" o:gfxdata="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GAu&#10;UMEAAADcAAAADwAAAAAAAAABACAAAAAiAAAAZHJzL2Rvd25yZXYueG1sUEsBAhQAFAAAAAgAh07i&#10;QDMvBZ47AAAAOQAAABAAAAAAAAAAAQAgAAAAEAEAAGRycy9zaGFwZXhtbC54bWxQSwUGAAAAAAYA&#10;BgBbAQAAugMAAAAA&#10;" path="m464,0l967,6,967,874,0,874,464,0xe">
                        <v:path o:connectlocs="247,0;515,2;515,270;0,270;247,0" o:connectangles="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  <v:group id="Group 432" o:spid="_x0000_s1026" o:spt="203" style="position:absolute;left:355;top:670;height:650;width:644;" coordsize="1612,1627" o:gfxdata="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xDD8vwAAANwAAAAPAAAAAAAAAAEAIAAAACIAAABkcnMvZG93bnJldi54&#10;bWxQSwECFAAUAAAACACHTuJAMy8FnjsAAAA5AAAAFQAAAAAAAAABACAAAAAOAQAAZHJzL2dyb3Vw&#10;c2hhcGV4bWwueG1sUEsFBgAAAAAGAAYAYAEAAMsDAAAAAA==&#10;">
                        <o:lock v:ext="edit" aspectratio="t"/>
                        <v:shape id="Oval 433" o:spid="_x0000_s1026" o:spt="3" type="#_x0000_t3" style="position:absolute;left:0;top:0;height:1627;width:1612;" fillcolor="#E2E2E2" filled="t" stroked="t" coordsize="21600,21600" o:gfxdata="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qk+7vQAA&#10;ANwAAAAPAAAAAAAAAAEAIAAAACIAAABkcnMvZG93bnJldi54bWxQSwECFAAUAAAACACHTuJAMy8F&#10;njsAAAA5AAAAEAAAAAAAAAABACAAAAAMAQAAZHJzL3NoYXBleG1sLnhtbFBLBQYAAAAABgAGAFsB&#10;AAC2AwAAAAA=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34" o:spid="_x0000_s1026" o:spt="100" style="position:absolute;left:680;top:1057;height:348;width:280;" fillcolor="#E2E2E2" filled="t" stroked="t" coordsize="280,348" o:gfxdata="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FWhWvQAA&#10;ANwAAAAPAAAAAAAAAAEAIAAAACIAAABkcnMvZG93bnJldi54bWxQSwECFAAUAAAACACHTuJAMy8F&#10;njsAAAA5AAAAEAAAAAAAAAABACAAAAAMAQAAZHJzL3NoYXBleG1sLnhtbFBLBQYAAAAABgAGAFsB&#10;AAC2AwAAAAA=&#10;" path="m0,323l107,0,175,0,280,335,145,348,0,323xe">
                          <v:path o:connectlocs="0,323;107,0;175,0;280,335;145,348;0,323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35" o:spid="_x0000_s1026" o:spt="100" style="position:absolute;left:662;top:217;height:348;width:290;" fillcolor="#E2E2E2" filled="t" stroked="t" coordsize="290,348" o:gfxdata="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aO6R65AAAA3AAA&#10;AA8AAAAAAAAAAQAgAAAAIgAAAGRycy9kb3ducmV2LnhtbFBLAQIUABQAAAAIAIdO4kAzLwWeOwAA&#10;ADkAAAAQAAAAAAAAAAEAIAAAAAgBAABkcnMvc2hhcGV4bWwueG1sUEsFBgAAAAAGAAYAWwEAALID&#10;AAAAAA==&#10;" path="m0,25l115,348,185,348,290,15,150,0,0,25xe">
                          <v:path o:connectlocs="0,25;115,348;185,348;290,15;150,0;0,25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36" o:spid="_x0000_s1026" o:spt="100" style="position:absolute;left:1047;top:662;height:283;width:348;" fillcolor="#E2E2E2" filled="t" stroked="t" coordsize="348,283" o:gfxdata="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MIRUvQAA&#10;ANwAAAAPAAAAAAAAAAEAIAAAACIAAABkcnMvZG93bnJldi54bWxQSwECFAAUAAAACACHTuJAMy8F&#10;njsAAAA5AAAAEAAAAAAAAAABACAAAAAMAQAAZHJzL3NoYXBleG1sLnhtbFBLBQYAAAAABgAGAFsB&#10;AAC2AwAAAAA=&#10;" path="m323,0l0,113,0,180,333,283,348,148,323,0xe">
                          <v:path o:connectlocs="323,0;0,113;0,180;333,283;348,148;323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Freeform 437" o:spid="_x0000_s1026" o:spt="100" style="position:absolute;left:220;top:662;height:283;width:347;" fillcolor="#E2E2E2" filled="t" stroked="t" coordsize="347,283" o:gfxdata="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VQrZb4A&#10;AADcAAAADwAAAAAAAAABACAAAAAiAAAAZHJzL2Rvd25yZXYueG1sUEsBAhQAFAAAAAgAh07iQDMv&#10;BZ47AAAAOQAAABAAAAAAAAAAAQAgAAAADQEAAGRycy9zaGFwZXhtbC54bWxQSwUGAAAAAAYABgBb&#10;AQAAtwMAAAAA&#10;" path="m25,0l347,113,347,180,15,283,0,148,25,0xe">
                          <v:path o:connectlocs="25,0;347,113;347,180;15,283;0,148;25,0" o:connectangles="0,0,0,0,0,0"/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shape id="Oval 438" o:spid="_x0000_s1026" o:spt="3" type="#_x0000_t3" style="position:absolute;left:217;top:212;height:1180;width:1165;" fillcolor="#E2E2E2" filled="t" stroked="t" coordsize="21600,21600" o:gfxdata="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NdL&#10;F8EAAADcAAAADwAAAAAAAAABACAAAAAiAAAAZHJzL2Rvd25yZXYueG1sUEsBAhQAFAAAAAgAh07i&#10;QDMvBZ47AAAAOQAAABAAAAAAAAAAAQAgAAAAEAEAAGRycy9zaGFwZXhtbC54bWxQSwUGAAAAAAYA&#10;BgBbAQAAugMAAAAA&#10;">
                          <v:fill on="t" focussize="0,0"/>
                          <v:stroke color="#000000" joinstyle="round"/>
                          <v:imagedata o:title=""/>
                          <o:lock v:ext="edit" aspectratio="t"/>
                        </v:shape>
                        <v:group id="Group 439" o:spid="_x0000_s1026" o:spt="203" style="position:absolute;left:582;top:577;height:450;width:443;" coordsize="443,450" o:gfxdata="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FiJVnvwAAANwAAAAPAAAAAAAAAAEAIAAAACIAAABkcnMvZG93bnJldi54&#10;bWxQSwECFAAUAAAACACHTuJAMy8FnjsAAAA5AAAAFQAAAAAAAAABACAAAAAOAQAAZHJzL2dyb3Vw&#10;c2hhcGV4bWwueG1sUEsFBgAAAAAGAAYAYAEAAMsDAAAAAA==&#10;">
                          <o:lock v:ext="edit" aspectratio="t"/>
                          <v:shape id="Oval 440" o:spid="_x0000_s1026" o:spt="3" type="#_x0000_t3" style="position:absolute;left:0;top:0;height:450;width:443;" fillcolor="#E2E2E2" filled="t" stroked="t" coordsize="21600,21600" o:gfxdata="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0z7T&#10;Y8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  <v:shape id="Oval 441" o:spid="_x0000_s1026" o:spt="3" type="#_x0000_t3" style="position:absolute;left:93;top:95;height:263;width:250;" fillcolor="#E2E2E2" filled="t" stroked="t" coordsize="21600,21600" o:gfxdata="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vHJ2&#10;+MEAAADcAAAADwAAAAAAAAABACAAAAAiAAAAZHJzL2Rvd25yZXYueG1sUEsBAhQAFAAAAAgAh07i&#10;QDMvBZ47AAAAOQAAABAAAAAAAAAAAQAgAAAAEAEAAGRycy9zaGFwZXhtbC54bWxQSwUGAAAAAAYA&#10;BgBbAQAAugMAAAAA&#10;">
                            <v:fill on="t" focussize="0,0"/>
                            <v:stroke color="#000000" joinstyle="round"/>
                            <v:imagedata o:title=""/>
                            <o:lock v:ext="edit" aspectratio="t"/>
                          </v:shape>
                        </v:group>
                      </v:group>
                      <v:shape id="Freeform 442" o:spid="_x0000_s1026" o:spt="100" style="position:absolute;left:1059;top:229;height:219;width:176;" fillcolor="#E2E2E2" filled="t" stroked="t" coordsize="623,776" o:gfxdata="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yHi7sAAADc&#10;AAAADwAAAAAAAAABACAAAAAiAAAAZHJzL2Rvd25yZXYueG1sUEsBAhQAFAAAAAgAh07iQDMvBZ47&#10;AAAAOQAAABAAAAAAAAAAAQAgAAAACgEAAGRycy9zaGFwZXhtbC54bWxQSwUGAAAAAAYABgBbAQAA&#10;tAMAAAAA&#10;" path="m137,508l110,426,82,291,82,162,101,83,152,28,249,0,345,14,418,55,488,152,558,272,613,439,623,578,608,694,558,749,469,776,363,772,277,703,207,624,192,597,40,694,4,694,0,665,152,536,137,508xe">
                        <v:path o:connectlocs="39,143;31,120;23,82;23,46;29,23;43,8;70,0;97,4;118,16;138,43;158,77;173,124;176,163;172,196;158,211;132,219;103,218;78,198;58,176;54,168;11,196;1,196;0,188;43,151;39,143" o:connectangles="0,0,0,0,0,0,0,0,0,0,0,0,0,0,0,0,0,0,0,0,0,0,0,0,0"/>
                        <v:fill on="t" focussize="0,0"/>
                        <v:stroke color="#000000" joinstyle="round"/>
                        <v:imagedata o:title=""/>
                        <o:lock v:ext="edit" aspectratio="t"/>
                      </v:shape>
                    </v:group>
                  </v:group>
                  <v:shape id="Text Box 443" o:spid="_x0000_s1026" o:spt="202" type="#_x0000_t202" style="position:absolute;left:831;top:519;height:240;width:422;" filled="f" stroked="f" coordsize="21600,21600" o:gfxdata="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hcMHb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200m</w:t>
                          </w:r>
                        </w:p>
                      </w:txbxContent>
                    </v:textbox>
                  </v:shape>
                  <v:shape id="Text Box 444" o:spid="_x0000_s1026" o:spt="202" type="#_x0000_t202" style="position:absolute;left:1502;top:519;height:240;width:422;" filled="f" stroked="f" coordsize="21600,21600" o:gfxdata="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7Fkmq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450m</w:t>
                          </w:r>
                        </w:p>
                      </w:txbxContent>
                    </v:textbox>
                  </v:shape>
                  <v:shape id="Text Box 445" o:spid="_x0000_s1026" o:spt="202" type="#_x0000_t202" style="position:absolute;left:2369;top:519;height:240;width:422;" filled="f" stroked="f" coordsize="21600,21600" o:gfxdata="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JN/G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750m</w:t>
                          </w:r>
                        </w:p>
                      </w:txbxContent>
                    </v:textbox>
                  </v:shape>
                  <v:shape id="Text Box 446" o:spid="_x0000_s1026" o:spt="202" type="#_x0000_t202" style="position:absolute;left:3426;top:519;height:240;width:572;" filled="f" stroked="f" coordsize="21600,21600" o:gfxdata="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mCvhb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1200m</w:t>
                          </w:r>
                        </w:p>
                      </w:txbxContent>
                    </v:textbox>
                  </v:shape>
                  <v:shape id="Text Box 447" o:spid="_x0000_s1026" o:spt="202" type="#_x0000_t202" style="position:absolute;left:4007;top:237;height:240;width:405;" filled="f" stroked="f" coordsize="21600,21600" o:gfxdata="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EsCh6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乙车</w:t>
                          </w:r>
                        </w:p>
                      </w:txbxContent>
                    </v:textbox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702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   ）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a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b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c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三个物体都做匀速直线运动，图象如图，下列说法中正确的是(不定项）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i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A．a运动的最慢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mc:AlternateContent>
          <mc:Choice Requires="wpg">
            <w:drawing>
              <wp:inline distT="0" distB="0" distL="114300" distR="114300">
                <wp:extent cx="1436370" cy="1089660"/>
                <wp:effectExtent l="0" t="0" r="0" b="0"/>
                <wp:docPr id="487" name="Group 23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6370" cy="1089660"/>
                          <a:chOff x="0" y="0"/>
                          <a:chExt cx="2262" cy="1716"/>
                        </a:xfrm>
                      </wpg:grpSpPr>
                      <wps:wsp>
                        <wps:cNvPr id="428" name="Line 2375"/>
                        <wps:cNvCnPr/>
                        <wps:spPr>
                          <a:xfrm flipV="1">
                            <a:off x="208" y="280"/>
                            <a:ext cx="1134" cy="1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  <wps:wsp>
                        <wps:cNvPr id="429" name="Text Box 2376"/>
                        <wps:cNvSpPr txBox="1"/>
                        <wps:spPr>
                          <a:xfrm>
                            <a:off x="1288" y="32"/>
                            <a:ext cx="164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none" lIns="18000" tIns="0" rIns="18000" bIns="0" upright="1"/>
                      </wps:wsp>
                      <wps:wsp>
                        <wps:cNvPr id="430" name="Text Box 2377"/>
                        <wps:cNvSpPr txBox="1"/>
                        <wps:spPr>
                          <a:xfrm>
                            <a:off x="1648" y="48"/>
                            <a:ext cx="164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none" lIns="18000" tIns="0" rIns="18000" bIns="0" upright="1"/>
                      </wps:wsp>
                      <wps:wsp>
                        <wps:cNvPr id="431" name="Text Box 2378"/>
                        <wps:cNvSpPr txBox="1"/>
                        <wps:spPr>
                          <a:xfrm>
                            <a:off x="1904" y="420"/>
                            <a:ext cx="144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none" lIns="18000" tIns="0" rIns="18000" bIns="0" upright="1"/>
                      </wps:wsp>
                      <wpg:grpSp>
                        <wpg:cNvPr id="484" name="Group 2379"/>
                        <wpg:cNvGrpSpPr/>
                        <wpg:grpSpPr>
                          <a:xfrm>
                            <a:off x="0" y="0"/>
                            <a:ext cx="2262" cy="1716"/>
                            <a:chOff x="0" y="0"/>
                            <a:chExt cx="2262" cy="1716"/>
                          </a:xfrm>
                        </wpg:grpSpPr>
                        <wpg:grpSp>
                          <wpg:cNvPr id="470" name="Group 2380"/>
                          <wpg:cNvGrpSpPr/>
                          <wpg:grpSpPr>
                            <a:xfrm>
                              <a:off x="208" y="0"/>
                              <a:ext cx="1984" cy="1417"/>
                              <a:chOff x="0" y="0"/>
                              <a:chExt cx="1984" cy="1417"/>
                            </a:xfrm>
                          </wpg:grpSpPr>
                          <wpg:grpSp>
                            <wpg:cNvPr id="447" name="Group 2381"/>
                            <wpg:cNvGrpSpPr/>
                            <wpg:grpSpPr>
                              <a:xfrm>
                                <a:off x="0" y="283"/>
                                <a:ext cx="1984" cy="1134"/>
                                <a:chOff x="0" y="0"/>
                                <a:chExt cx="1984" cy="1134"/>
                              </a:xfrm>
                            </wpg:grpSpPr>
                            <wpg:grpSp>
                              <wpg:cNvPr id="441" name="Group 2382"/>
                              <wpg:cNvGrpSpPr/>
                              <wpg:grpSpPr>
                                <a:xfrm>
                                  <a:off x="0" y="0"/>
                                  <a:ext cx="1984" cy="1134"/>
                                  <a:chOff x="0" y="0"/>
                                  <a:chExt cx="1984" cy="1134"/>
                                </a:xfrm>
                              </wpg:grpSpPr>
                              <wps:wsp>
                                <wps:cNvPr id="432" name="Line 2383"/>
                                <wps:cNvCnPr/>
                                <wps:spPr>
                                  <a:xfrm>
                                    <a:off x="0" y="1134"/>
                                    <a:ext cx="1984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  <a:tailEnd type="triangle" w="sm"/>
                                  </a:ln>
                                </wps:spPr>
                                <wps:bodyPr upright="1"/>
                              </wps:wsp>
                              <wps:wsp>
                                <wps:cNvPr id="433" name="Line 2384"/>
                                <wps:cNvCnPr/>
                                <wps:spPr>
                                  <a:xfrm>
                                    <a:off x="0" y="992"/>
                                    <a:ext cx="1701" cy="0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34" name="Line 2385"/>
                                <wps:cNvCnPr/>
                                <wps:spPr>
                                  <a:xfrm>
                                    <a:off x="0" y="850"/>
                                    <a:ext cx="1701" cy="0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35" name="Line 2386"/>
                                <wps:cNvCnPr/>
                                <wps:spPr>
                                  <a:xfrm>
                                    <a:off x="0" y="708"/>
                                    <a:ext cx="1701" cy="0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36" name="Line 2387"/>
                                <wps:cNvCnPr/>
                                <wps:spPr>
                                  <a:xfrm>
                                    <a:off x="0" y="567"/>
                                    <a:ext cx="1701" cy="0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37" name="Line 2388"/>
                                <wps:cNvCnPr/>
                                <wps:spPr>
                                  <a:xfrm>
                                    <a:off x="0" y="425"/>
                                    <a:ext cx="1701" cy="0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38" name="Line 2389"/>
                                <wps:cNvCnPr/>
                                <wps:spPr>
                                  <a:xfrm>
                                    <a:off x="0" y="283"/>
                                    <a:ext cx="1701" cy="0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39" name="Line 2390"/>
                                <wps:cNvCnPr/>
                                <wps:spPr>
                                  <a:xfrm>
                                    <a:off x="0" y="141"/>
                                    <a:ext cx="1701" cy="0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40" name="Line 2391"/>
                                <wps:cNvCnPr/>
                                <wps:spPr>
                                  <a:xfrm>
                                    <a:off x="0" y="0"/>
                                    <a:ext cx="1701" cy="0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446" name="Group 2392"/>
                              <wpg:cNvGrpSpPr/>
                              <wpg:grpSpPr>
                                <a:xfrm>
                                  <a:off x="0" y="0"/>
                                  <a:ext cx="57" cy="850"/>
                                  <a:chOff x="0" y="0"/>
                                  <a:chExt cx="57" cy="850"/>
                                </a:xfrm>
                              </wpg:grpSpPr>
                              <wps:wsp>
                                <wps:cNvPr id="442" name="Line 2393"/>
                                <wps:cNvCnPr/>
                                <wps:spPr>
                                  <a:xfrm>
                                    <a:off x="0" y="850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  <wps:wsp>
                                <wps:cNvPr id="443" name="Line 2394"/>
                                <wps:cNvCnPr/>
                                <wps:spPr>
                                  <a:xfrm>
                                    <a:off x="0" y="567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  <wps:wsp>
                                <wps:cNvPr id="444" name="Line 2395"/>
                                <wps:cNvCnPr/>
                                <wps:spPr>
                                  <a:xfrm>
                                    <a:off x="0" y="283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  <wps:wsp>
                                <wps:cNvPr id="445" name="Line 2396"/>
                                <wps:cNvCnPr/>
                                <wps:spPr>
                                  <a:xfrm>
                                    <a:off x="0" y="0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  <wpg:grpSp>
                            <wpg:cNvPr id="469" name="Group 2397"/>
                            <wpg:cNvGrpSpPr/>
                            <wpg:grpSpPr>
                              <a:xfrm>
                                <a:off x="0" y="0"/>
                                <a:ext cx="1701" cy="1417"/>
                                <a:chOff x="0" y="0"/>
                                <a:chExt cx="1701" cy="1417"/>
                              </a:xfrm>
                            </wpg:grpSpPr>
                            <wpg:grpSp>
                              <wpg:cNvPr id="461" name="Group 2398"/>
                              <wpg:cNvGrpSpPr/>
                              <wpg:grpSpPr>
                                <a:xfrm>
                                  <a:off x="0" y="0"/>
                                  <a:ext cx="1701" cy="1417"/>
                                  <a:chOff x="0" y="0"/>
                                  <a:chExt cx="1701" cy="1417"/>
                                </a:xfrm>
                              </wpg:grpSpPr>
                              <wps:wsp>
                                <wps:cNvPr id="448" name="Line 2399"/>
                                <wps:cNvCnPr/>
                                <wps:spPr>
                                  <a:xfrm flipV="1">
                                    <a:off x="0" y="0"/>
                                    <a:ext cx="0" cy="141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  <a:tailEnd type="triangle" w="sm"/>
                                  </a:ln>
                                </wps:spPr>
                                <wps:bodyPr upright="1"/>
                              </wps:wsp>
                              <wps:wsp>
                                <wps:cNvPr id="449" name="Line 2400"/>
                                <wps:cNvCnPr/>
                                <wps:spPr>
                                  <a:xfrm flipV="1">
                                    <a:off x="141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0" name="Line 2401"/>
                                <wps:cNvCnPr/>
                                <wps:spPr>
                                  <a:xfrm flipV="1">
                                    <a:off x="283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1" name="Line 2402"/>
                                <wps:cNvCnPr/>
                                <wps:spPr>
                                  <a:xfrm flipV="1">
                                    <a:off x="425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2" name="Line 2403"/>
                                <wps:cNvCnPr/>
                                <wps:spPr>
                                  <a:xfrm flipV="1">
                                    <a:off x="567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3" name="Line 2404"/>
                                <wps:cNvCnPr/>
                                <wps:spPr>
                                  <a:xfrm flipV="1">
                                    <a:off x="708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4" name="Line 2405"/>
                                <wps:cNvCnPr/>
                                <wps:spPr>
                                  <a:xfrm flipV="1">
                                    <a:off x="850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5" name="Line 2406"/>
                                <wps:cNvCnPr/>
                                <wps:spPr>
                                  <a:xfrm flipV="1">
                                    <a:off x="992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6" name="Line 2407"/>
                                <wps:cNvCnPr/>
                                <wps:spPr>
                                  <a:xfrm flipV="1">
                                    <a:off x="1134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7" name="Line 2408"/>
                                <wps:cNvCnPr/>
                                <wps:spPr>
                                  <a:xfrm flipV="1">
                                    <a:off x="1275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8" name="Line 2409"/>
                                <wps:cNvCnPr/>
                                <wps:spPr>
                                  <a:xfrm flipV="1">
                                    <a:off x="1417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59" name="Line 2410"/>
                                <wps:cNvCnPr/>
                                <wps:spPr>
                                  <a:xfrm flipV="1">
                                    <a:off x="1559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  <wps:wsp>
                                <wps:cNvPr id="460" name="Line 2411"/>
                                <wps:cNvCnPr/>
                                <wps:spPr>
                                  <a:xfrm flipV="1">
                                    <a:off x="1701" y="283"/>
                                    <a:ext cx="0" cy="1134"/>
                                  </a:xfrm>
                                  <a:prstGeom prst="line">
                                    <a:avLst/>
                                  </a:prstGeom>
                                  <a:ln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468" name="Group 2412"/>
                              <wpg:cNvGrpSpPr/>
                              <wpg:grpSpPr>
                                <a:xfrm>
                                  <a:off x="283" y="1360"/>
                                  <a:ext cx="1418" cy="57"/>
                                  <a:chOff x="0" y="0"/>
                                  <a:chExt cx="1418" cy="57"/>
                                </a:xfrm>
                              </wpg:grpSpPr>
                              <wps:wsp>
                                <wps:cNvPr id="462" name="Line 2413"/>
                                <wps:cNvCnPr/>
                                <wps:spPr>
                                  <a:xfrm flipV="1">
                                    <a:off x="0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  <wps:wsp>
                                <wps:cNvPr id="463" name="Line 2414"/>
                                <wps:cNvCnPr/>
                                <wps:spPr>
                                  <a:xfrm flipV="1">
                                    <a:off x="284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  <wps:wsp>
                                <wps:cNvPr id="464" name="Line 2415"/>
                                <wps:cNvCnPr/>
                                <wps:spPr>
                                  <a:xfrm flipV="1">
                                    <a:off x="567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  <wps:wsp>
                                <wps:cNvPr id="465" name="Line 2416"/>
                                <wps:cNvCnPr/>
                                <wps:spPr>
                                  <a:xfrm flipV="1">
                                    <a:off x="851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  <wps:wsp>
                                <wps:cNvPr id="466" name="Line 2417"/>
                                <wps:cNvCnPr/>
                                <wps:spPr>
                                  <a:xfrm flipV="1">
                                    <a:off x="1134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  <wps:wsp>
                                <wps:cNvPr id="467" name="Line 2418"/>
                                <wps:cNvCnPr/>
                                <wps:spPr>
                                  <a:xfrm flipV="1">
                                    <a:off x="1418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prstDash val="solid"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</wpg:grpSp>
                        <wps:wsp>
                          <wps:cNvPr id="471" name="Text Box 2419"/>
                          <wps:cNvSpPr txBox="1"/>
                          <wps:spPr>
                            <a:xfrm>
                              <a:off x="240" y="0"/>
                              <a:ext cx="359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s</w:t>
                                </w:r>
                                <w:r>
                                  <w:rPr>
                                    <w:rFonts w:hint="eastAsia"/>
                                  </w:rPr>
                                  <w:t>/m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72" name="Text Box 2420"/>
                          <wps:cNvSpPr txBox="1"/>
                          <wps:spPr>
                            <a:xfrm>
                              <a:off x="2008" y="1400"/>
                              <a:ext cx="254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t</w:t>
                                </w:r>
                                <w:r>
                                  <w:rPr>
                                    <w:rFonts w:hint="eastAsia"/>
                                  </w:rPr>
                                  <w:t>/s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73" name="Text Box 2421"/>
                          <wps:cNvSpPr txBox="1"/>
                          <wps:spPr>
                            <a:xfrm>
                              <a:off x="12" y="156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74" name="Text Box 2422"/>
                          <wps:cNvSpPr txBox="1"/>
                          <wps:spPr>
                            <a:xfrm>
                              <a:off x="12" y="444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75" name="Text Box 2423"/>
                          <wps:cNvSpPr txBox="1"/>
                          <wps:spPr>
                            <a:xfrm>
                              <a:off x="8" y="724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76" name="Text Box 2424"/>
                          <wps:cNvSpPr txBox="1"/>
                          <wps:spPr>
                            <a:xfrm>
                              <a:off x="4" y="1004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77" name="Text Box 2425"/>
                          <wps:cNvSpPr txBox="1"/>
                          <wps:spPr>
                            <a:xfrm>
                              <a:off x="0" y="1380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78" name="Text Box 2426"/>
                          <wps:cNvSpPr txBox="1"/>
                          <wps:spPr>
                            <a:xfrm>
                              <a:off x="404" y="1404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79" name="Text Box 2427"/>
                          <wps:cNvSpPr txBox="1"/>
                          <wps:spPr>
                            <a:xfrm>
                              <a:off x="700" y="1404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80" name="Text Box 2428"/>
                          <wps:cNvSpPr txBox="1"/>
                          <wps:spPr>
                            <a:xfrm>
                              <a:off x="968" y="1404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81" name="Text Box 2429"/>
                          <wps:cNvSpPr txBox="1"/>
                          <wps:spPr>
                            <a:xfrm>
                              <a:off x="1250" y="1404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82" name="Text Box 2430"/>
                          <wps:cNvSpPr txBox="1"/>
                          <wps:spPr>
                            <a:xfrm>
                              <a:off x="1828" y="1404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  <wps:wsp>
                          <wps:cNvPr id="483" name="Text Box 2431"/>
                          <wps:cNvSpPr txBox="1"/>
                          <wps:spPr>
                            <a:xfrm>
                              <a:off x="1540" y="1404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wrap="none" lIns="18000" tIns="0" rIns="18000" bIns="0" upright="1"/>
                        </wps:wsp>
                      </wpg:grpSp>
                      <wps:wsp>
                        <wps:cNvPr id="485" name="Line 2432"/>
                        <wps:cNvCnPr/>
                        <wps:spPr>
                          <a:xfrm flipV="1">
                            <a:off x="208" y="290"/>
                            <a:ext cx="1500" cy="112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  <wps:wsp>
                        <wps:cNvPr id="486" name="Line 2433"/>
                        <wps:cNvCnPr/>
                        <wps:spPr>
                          <a:xfrm flipV="1">
                            <a:off x="208" y="567"/>
                            <a:ext cx="1701" cy="85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74" o:spid="_x0000_s1026" o:spt="203" style="height:85.8pt;width:113.1pt;" coordsize="2262,1716" o:gfxdata="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">
                <o:lock v:ext="edit" aspectratio="f"/>
                <v:line id="Line 2375" o:spid="_x0000_s1026" o:spt="20" style="position:absolute;left:208;top:280;flip:y;height:1134;width:1134;" filled="f" stroked="t" coordsize="21600,21600" o:gfxdata="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6el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2376" o:spid="_x0000_s1026" o:spt="202" type="#_x0000_t202" style="position:absolute;left:1288;top:32;height:312;width:164;mso-wrap-style:none;" filled="f" stroked="f" coordsize="21600,21600" o:gfxdata="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yqQX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.5mm,0mm,0.5mm,0mm">
                    <w:txbxContent>
                      <w:p>
                        <w:pPr>
                          <w:snapToGrid w:val="0"/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Text Box 2377" o:spid="_x0000_s1026" o:spt="202" type="#_x0000_t202" style="position:absolute;left:1648;top:48;height:312;width:164;mso-wrap-style:none;" filled="f" stroked="f" coordsize="21600,21600" o:gfxdata="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ya8f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.5mm,0mm,0.5mm,0mm">
                    <w:txbxContent>
                      <w:p>
                        <w:pPr>
                          <w:snapToGrid w:val="0"/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Text Box 2378" o:spid="_x0000_s1026" o:spt="202" type="#_x0000_t202" style="position:absolute;left:1904;top:420;height:312;width:144;mso-wrap-style:none;" filled="f" stroked="f" coordsize="21600,21600" o:gfxdata="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IUKh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.5mm,0mm,0.5mm,0mm">
                    <w:txbxContent>
                      <w:p>
                        <w:pPr>
                          <w:snapToGrid w:val="0"/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group id="Group 2379" o:spid="_x0000_s1026" o:spt="203" style="position:absolute;left:0;top:0;height:1716;width:2262;" coordsize="2262,1716" o:gfxdata="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cOwy+AAAA3AAAAA8AAAAAAAAAAQAgAAAAIgAAAGRycy9kb3ducmV2Lnht&#10;bFBLAQIUABQAAAAIAIdO4kAzLwWeOwAAADkAAAAVAAAAAAAAAAEAIAAAAA0BAABkcnMvZ3JvdXBz&#10;aGFwZXhtbC54bWxQSwUGAAAAAAYABgBgAQAAygMAAAAA&#10;">
                  <o:lock v:ext="edit" aspectratio="f"/>
                  <v:group id="Group 2380" o:spid="_x0000_s1026" o:spt="203" style="position:absolute;left:208;top:0;height:1417;width:1984;" coordsize="1984,1417" o:gfxdata="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PJNKL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2381" o:spid="_x0000_s1026" o:spt="203" style="position:absolute;left:0;top:283;height:1134;width:1984;" coordsize="1984,1134" o:gfxdata="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5dx/h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Group 2382" o:spid="_x0000_s1026" o:spt="203" style="position:absolute;left:0;top:0;height:1134;width:1984;" coordsize="1984,1134" o:gfxdata="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Z0iIO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line id="Line 2383" o:spid="_x0000_s1026" o:spt="20" style="position:absolute;left:0;top:1134;height:0;width:1984;" filled="f" stroked="t" coordsize="21600,21600" o:gfxdata="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NfX9e&#10;wAAAANwAAAAPAAAAAAAAAAEAIAAAACIAAABkcnMvZG93bnJldi54bWxQSwECFAAUAAAACACHTuJA&#10;My8FnjsAAAA5AAAAEAAAAAAAAAABACAAAAAPAQAAZHJzL3NoYXBleG1sLnhtbFBLBQYAAAAABgAG&#10;AFsBAAC5AwAAAAA=&#10;">
                          <v:fill on="f" focussize="0,0"/>
                          <v:stroke color="#000000" joinstyle="round" endarrow="block" endarrowwidth="narrow"/>
                          <v:imagedata o:title=""/>
                          <o:lock v:ext="edit" aspectratio="f"/>
                        </v:line>
                        <v:line id="Line 2384" o:spid="_x0000_s1026" o:spt="20" style="position:absolute;left:0;top:992;height:0;width:1701;" filled="f" stroked="t" coordsize="21600,21600" o:gfxdata="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OfAN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385" o:spid="_x0000_s1026" o:spt="20" style="position:absolute;left:0;top:850;height:0;width:1701;" filled="f" stroked="t" coordsize="21600,21600" o:gfxdata="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OWEC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386" o:spid="_x0000_s1026" o:spt="20" style="position:absolute;left:0;top:708;height:0;width:1701;" filled="f" stroked="t" coordsize="21600,21600" o:gfxdata="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Qv3b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387" o:spid="_x0000_s1026" o:spt="20" style="position:absolute;left:0;top:567;height:0;width:1701;" filled="f" stroked="t" coordsize="21600,21600" o:gfxdata="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QY6y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388" o:spid="_x0000_s1026" o:spt="20" style="position:absolute;left:0;top:425;height:0;width:1701;" filled="f" stroked="t" coordsize="21600,21600" o:gfxdata="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3MY3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389" o:spid="_x0000_s1026" o:spt="20" style="position:absolute;left:0;top:283;height:0;width:1701;" filled="f" stroked="t" coordsize="21600,21600" o:gfxdata="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5DUkW5AAAA3A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390" o:spid="_x0000_s1026" o:spt="20" style="position:absolute;left:0;top:141;height:0;width:1701;" filled="f" stroked="t" coordsize="21600,21600" o:gfxdata="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Q/33r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391" o:spid="_x0000_s1026" o:spt="20" style="position:absolute;left:0;top:0;height:0;width:1701;" filled="f" stroked="t" coordsize="21600,21600" o:gfxdata="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DMtPrgAAADcAAAA&#10;DwAAAAAAAAABACAAAAAiAAAAZHJzL2Rvd25yZXYueG1sUEsBAhQAFAAAAAgAh07iQDMvBZ47AAAA&#10;OQAAABAAAAAAAAAAAQAgAAAABwEAAGRycy9zaGFwZXhtbC54bWxQSwUGAAAAAAYABgBbAQAAsQMA&#10;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</v:group>
                      <v:group id="Group 2392" o:spid="_x0000_s1026" o:spt="203" style="position:absolute;left:0;top:0;height:850;width:57;" coordsize="57,850" o:gfxdata="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lju6es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line id="Line 2393" o:spid="_x0000_s1026" o:spt="20" style="position:absolute;left:0;top:850;height:0;width:57;" filled="f" stroked="t" coordsize="21600,21600" o:gfxdata="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Z7iP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394" o:spid="_x0000_s1026" o:spt="20" style="position:absolute;left:0;top:567;height:0;width:57;" filled="f" stroked="t" coordsize="21600,21600" o:gfxdata="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ysdF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395" o:spid="_x0000_s1026" o:spt="20" style="position:absolute;left:0;top:283;height:0;width:57;" filled="f" stroked="t" coordsize="21600,21600" o:gfxdata="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ChWC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396" o:spid="_x0000_s1026" o:spt="20" style="position:absolute;left:0;top:0;height:0;width:57;" filled="f" stroked="t" coordsize="21600,21600" o:gfxdata="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+OIPu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</v:group>
                    <v:group id="Group 2397" o:spid="_x0000_s1026" o:spt="203" style="position:absolute;left:0;top:0;height:1417;width:1701;" coordsize="1701,1417" o:gfxdata="UEsDBAoAAAAAAIdO4kAAAAAAAAAAAAAAAAAEAAAAZHJzL1BLAwQUAAAACACHTuJArBFyaL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gaT+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EXJo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Group 2398" o:spid="_x0000_s1026" o:spt="203" style="position:absolute;left:0;top:0;height:1417;width:1701;" coordsize="1701,1417" o:gfxdata="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Z35u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line id="Line 2399" o:spid="_x0000_s1026" o:spt="20" style="position:absolute;left:0;top:0;flip:y;height:1417;width:0;" filled="f" stroked="t" coordsize="21600,21600" o:gfxdata="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Nj4PugAAANw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 endarrow="block" endarrowwidth="narrow"/>
                          <v:imagedata o:title=""/>
                          <o:lock v:ext="edit" aspectratio="f"/>
                        </v:line>
                        <v:line id="Line 2400" o:spid="_x0000_s1026" o:spt="20" style="position:absolute;left:141;top:283;flip:y;height:1134;width:0;" filled="f" stroked="t" coordsize="21600,21600" o:gfxdata="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kKiQ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01" o:spid="_x0000_s1026" o:spt="20" style="position:absolute;left:283;top:283;flip:y;height:1134;width:0;" filled="f" stroked="t" coordsize="21600,21600" o:gfxdata="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zl9C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02" o:spid="_x0000_s1026" o:spt="20" style="position:absolute;left:425;top:283;flip:y;height:1134;width:0;" filled="f" stroked="t" coordsize="21600,21600" o:gfxdata="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D8yS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03" o:spid="_x0000_s1026" o:spt="20" style="position:absolute;left:567;top:283;flip:y;height:1134;width:0;" filled="f" stroked="t" coordsize="21600,21600" o:gfxdata="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O2sP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04" o:spid="_x0000_s1026" o:spt="20" style="position:absolute;left:708;top:283;flip:y;height:1134;width:0;" filled="f" stroked="t" coordsize="21600,21600" o:gfxdata="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6EJp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05" o:spid="_x0000_s1026" o:spt="20" style="position:absolute;left:850;top:283;flip:y;height:1134;width:0;" filled="f" stroked="t" coordsize="21600,21600" o:gfxdata="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EiR0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06" o:spid="_x0000_s1026" o:spt="20" style="position:absolute;left:992;top:283;flip:y;height:1134;width:0;" filled="f" stroked="t" coordsize="21600,21600" o:gfxdata="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wQ0S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07" o:spid="_x0000_s1026" o:spt="20" style="position:absolute;left:1134;top:283;flip:y;height:1134;width:0;" filled="f" stroked="t" coordsize="21600,21600" o:gfxdata="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9aqP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08" o:spid="_x0000_s1026" o:spt="20" style="position:absolute;left:1275;top:283;flip:y;height:1134;width:0;" filled="f" stroked="t" coordsize="21600,21600" o:gfxdata="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aD6S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09" o:spid="_x0000_s1026" o:spt="20" style="position:absolute;left:1417;top:283;flip:y;height:1134;width:0;" filled="f" stroked="t" coordsize="21600,21600" o:gfxdata="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Fm9a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10" o:spid="_x0000_s1026" o:spt="20" style="position:absolute;left:1559;top:283;flip:y;height:1134;width:0;" filled="f" stroked="t" coordsize="21600,21600" o:gfxdata="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kk+T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  <v:line id="Line 2411" o:spid="_x0000_s1026" o:spt="20" style="position:absolute;left:1701;top:283;flip:y;height:1134;width:0;" filled="f" stroked="t" coordsize="21600,21600" o:gfxdata="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H11tugAAANw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 dashstyle="1 1" endcap="round"/>
                          <v:imagedata o:title=""/>
                          <o:lock v:ext="edit" aspectratio="f"/>
                        </v:line>
                      </v:group>
                      <v:group id="Group 2412" o:spid="_x0000_s1026" o:spt="203" style="position:absolute;left:283;top:1360;height:57;width:1418;" coordsize="1418,57" o:gfxdata="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MNd1/O7AAAA3AAAAA8AAAAAAAAAAQAgAAAAIgAAAGRycy9kb3ducmV2LnhtbFBL&#10;AQIUABQAAAAIAIdO4kAzLwWeOwAAADkAAAAVAAAAAAAAAAEAIAAAAAoBAABkcnMvZ3JvdXBzaGFw&#10;ZXhtbC54bWxQSwUGAAAAAAYABgBgAQAAxwMAAAAA&#10;">
                        <o:lock v:ext="edit" aspectratio="f"/>
                        <v:line id="Line 2413" o:spid="_x0000_s1026" o:spt="20" style="position:absolute;left:0;top:0;flip:y;height:57;width:0;" filled="f" stroked="t" coordsize="21600,21600" o:gfxdata="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+wQvr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414" o:spid="_x0000_s1026" o:spt="20" style="position:absolute;left:284;top:0;flip:y;height:57;width:0;" filled="f" stroked="t" coordsize="21600,21600" o:gfxdata="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oLUl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415" o:spid="_x0000_s1026" o:spt="20" style="position:absolute;left:567;top:0;flip:y;height:57;width:0;" filled="f" stroked="t" coordsize="21600,21600" o:gfxdata="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0ktU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416" o:spid="_x0000_s1026" o:spt="20" style="position:absolute;left:851;top:0;flip:y;height:57;width:0;" filled="f" stroked="t" coordsize="21600,21600" o:gfxdata="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AWIyr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417" o:spid="_x0000_s1026" o:spt="20" style="position:absolute;left:1134;top:0;flip:y;height:57;width:0;" filled="f" stroked="t" coordsize="21600,21600" o:gfxdata="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NcWv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418" o:spid="_x0000_s1026" o:spt="20" style="position:absolute;left:1418;top:0;flip:y;height:57;width:0;" filled="f" stroked="t" coordsize="21600,21600" o:gfxdata="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5uzJr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</v:group>
                  </v:group>
                  <v:shape id="Text Box 2419" o:spid="_x0000_s1026" o:spt="202" type="#_x0000_t202" style="position:absolute;left:240;top:0;height:312;width:359;mso-wrap-style:none;" filled="f" stroked="f" coordsize="21600,21600" o:gfxdata="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77NE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i/>
                            </w:rPr>
                            <w:t>s</w:t>
                          </w:r>
                          <w:r>
                            <w:rPr>
                              <w:rFonts w:hint="eastAsia"/>
                            </w:rPr>
                            <w:t>/m</w:t>
                          </w:r>
                        </w:p>
                      </w:txbxContent>
                    </v:textbox>
                  </v:shape>
                  <v:shape id="Text Box 2420" o:spid="_x0000_s1026" o:spt="202" type="#_x0000_t202" style="position:absolute;left:2008;top:1400;height:312;width:254;mso-wrap-style:none;" filled="f" stroked="f" coordsize="21600,21600" o:gfxdata="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j0tM7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t</w:t>
                          </w:r>
                          <w:r>
                            <w:rPr>
                              <w:rFonts w:hint="eastAsia"/>
                            </w:rPr>
                            <w:t>/s</w:t>
                          </w:r>
                        </w:p>
                      </w:txbxContent>
                    </v:textbox>
                  </v:shape>
                  <v:shape id="Text Box 2421" o:spid="_x0000_s1026" o:spt="202" type="#_x0000_t202" style="position:absolute;left:12;top:156;height:312;width:162;mso-wrap-style:none;" filled="f" stroked="f" coordsize="21600,21600" o:gfxdata="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cYio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422" o:spid="_x0000_s1026" o:spt="202" type="#_x0000_t202" style="position:absolute;left:12;top:444;height:312;width:162;mso-wrap-style:none;" filled="f" stroked="f" coordsize="21600,21600" o:gfxdata="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qYENy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2423" o:spid="_x0000_s1026" o:spt="202" type="#_x0000_t202" style="position:absolute;left:8;top:724;height:312;width:162;mso-wrap-style:none;" filled="f" stroked="f" coordsize="21600,21600" o:gfxdata="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1LVH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424" o:spid="_x0000_s1026" o:spt="202" type="#_x0000_t202" style="position:absolute;left:4;top:1004;height:312;width:162;mso-wrap-style:none;" filled="f" stroked="f" coordsize="21600,21600" o:gfxdata="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GKzC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425" o:spid="_x0000_s1026" o:spt="202" type="#_x0000_t202" style="position:absolute;left:0;top:1380;height:312;width:162;mso-wrap-style:none;" filled="f" stroked="f" coordsize="21600,21600" o:gfxdata="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kqOq7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426" o:spid="_x0000_s1026" o:spt="202" type="#_x0000_t202" style="position:absolute;left:404;top:1404;height:312;width:162;mso-wrap-style:none;" filled="f" stroked="f" coordsize="21600,21600" o:gfxdata="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1RrZ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427" o:spid="_x0000_s1026" o:spt="202" type="#_x0000_t202" style="position:absolute;left:700;top:1404;height:312;width:162;mso-wrap-style:none;" filled="f" stroked="f" coordsize="21600,21600" o:gfxdata="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mb9C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428" o:spid="_x0000_s1026" o:spt="202" type="#_x0000_t202" style="position:absolute;left:968;top:1404;height:312;width:162;mso-wrap-style:none;" filled="f" stroked="f" coordsize="21600,21600" o:gfxdata="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HZm+L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429" o:spid="_x0000_s1026" o:spt="202" type="#_x0000_t202" style="position:absolute;left:1250;top:1404;height:312;width:162;mso-wrap-style:none;" filled="f" stroked="f" coordsize="21600,21600" o:gfxdata="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6w2O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430" o:spid="_x0000_s1026" o:spt="202" type="#_x0000_t202" style="position:absolute;left:1828;top:1404;height:312;width:162;mso-wrap-style:none;" filled="f" stroked="f" coordsize="21600,21600" o:gfxdata="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/oXR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2431" o:spid="_x0000_s1026" o:spt="202" type="#_x0000_t202" style="position:absolute;left:1540;top:1404;height:312;width:162;mso-wrap-style:none;" filled="f" stroked="f" coordsize="21600,21600" o:gfxdata="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4j7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.5mm,0mm,0.5mm,0mm"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line id="Line 2432" o:spid="_x0000_s1026" o:spt="20" style="position:absolute;left:208;top:290;flip:y;height:1122;width:1500;" filled="f" stroked="t" coordsize="21600,21600" o:gfxdata="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AluM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433" o:spid="_x0000_s1026" o:spt="20" style="position:absolute;left:208;top:567;flip:y;height:850;width:1701;" filled="f" stroked="t" coordsize="21600,21600" o:gfxdata="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Db8E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i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B．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c的速度是1m/s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C．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相同的时间内，a通过的路程最远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D．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a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b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两个物体的速度之比是4: 3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三、实验探究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16.长度的测量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（1）测量细铜丝的直径</w:t>
      </w:r>
    </w:p>
    <w:tbl>
      <w:tblPr>
        <w:tblStyle w:val="14"/>
        <w:tblW w:w="9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8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</w:trPr>
        <w:tc>
          <w:tcPr>
            <w:tcW w:w="1220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步骤与方法</w:t>
            </w:r>
          </w:p>
        </w:tc>
        <w:tc>
          <w:tcPr>
            <w:tcW w:w="8339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小雨想测量一根细铜丝的直径，他的实验步骤如下：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用刻度尺测出圆铅笔杆上铜丝绕成线圈的总长度L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B．将细铜丝紧密排绕在圆铅笔杆上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C．算出细铜丝的直径为d=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object>
                <v:shape id="_x0000_i1027" o:spt="75" type="#_x0000_t75" style="height:31pt;width:13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20">
                  <o:LockedField>false</o:LockedField>
                </o:OLEObject>
              </w:objec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数出排绕在圆铅笔杆上的细铜丝线圈的圈数n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实验步骤的合理顺序应是____________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0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数据分析</w:t>
            </w:r>
          </w:p>
        </w:tc>
        <w:tc>
          <w:tcPr>
            <w:tcW w:w="8339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某同学在测量过程中，共测三次，而每次都将铜丝重新绕过，并放在刻度尺上不同部位读数，结果三次读数都不相同，产生误差的原因有哪些？（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A．每次排绕的松紧程度不相同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B．刻度尺本身刻度不均匀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C．铜丝本身粗细不均匀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D．读数时由于粗心，小数点记错位置．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如图所示，读数时视线正确的是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　   　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（选填“A”或“B”），物体的长度为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　   　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cm．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355725" cy="987425"/>
            <wp:effectExtent l="0" t="0" r="15875" b="3175"/>
            <wp:docPr id="495" name="图片 1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图片 10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学校的实验桌上摆放着如下器材：三角板一套(两块)，刻度尺一把，大头针以及足够长的白纸条，圆柱体一个．老师提出了这样的要求：从中任选器材设计一个测量圆柱体底面周长的实验，误差越小越好．写出实验器材及实验步骤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测量平均速度：</w:t>
      </w:r>
    </w:p>
    <w:tbl>
      <w:tblPr>
        <w:tblStyle w:val="13"/>
        <w:tblW w:w="9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8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原理</w:t>
            </w:r>
          </w:p>
        </w:tc>
        <w:tc>
          <w:tcPr>
            <w:tcW w:w="89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测量原理</w:t>
            </w:r>
            <w:r>
              <w:rPr>
                <w:rFonts w:hint="eastAsia" w:ascii="宋体" w:hAnsi="宋体" w:eastAsia="宋体" w:cs="宋体"/>
                <w:i/>
                <w:color w:val="auto"/>
                <w:sz w:val="24"/>
                <w:szCs w:val="24"/>
              </w:rPr>
              <w:t>v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＝________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7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过程</w:t>
            </w:r>
          </w:p>
        </w:tc>
        <w:tc>
          <w:tcPr>
            <w:tcW w:w="89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如图所示，使斜面保持很小的坡度不变，分别测出小车通过全程和上半程AC的路程及所用的时间，计算出相应的平均速度，实验数据如下：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object>
                <v:shape id="_x0000_i1028" o:spt="75" type="#_x0000_t75" style="height:57.55pt;width:181.7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PBrush" ShapeID="_x0000_i1028" DrawAspect="Content" ObjectID="_1468075728" r:id="rId23">
                  <o:LockedField>false</o:LockedField>
                </o:OLEObject>
              </w:object>
            </w:r>
          </w:p>
          <w:tbl>
            <w:tblPr>
              <w:tblStyle w:val="13"/>
              <w:tblW w:w="494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97"/>
              <w:gridCol w:w="1701"/>
              <w:gridCol w:w="184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路径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路程s/m</w:t>
                  </w:r>
                </w:p>
              </w:tc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时间t/s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AB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0.84</w:t>
                  </w:r>
                </w:p>
              </w:tc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1.2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AC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42</w:t>
                  </w:r>
                </w:p>
              </w:tc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0.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120" w:firstLine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结论</w:t>
            </w:r>
          </w:p>
        </w:tc>
        <w:tc>
          <w:tcPr>
            <w:tcW w:w="89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本实验中通过全程的平均速度是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m/s。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120" w:firstLine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问题讨论</w:t>
            </w:r>
          </w:p>
        </w:tc>
        <w:tc>
          <w:tcPr>
            <w:tcW w:w="89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小车所放的斜面应保持较________(填“大”或“小”)的坡度，这样小车在斜面上运动的时间会________(填“长”或“短”)些，便于测量．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四、问答与计算题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地球的同步卫星相对于地球是___________的，相对于太阳是___________的。它绕地心转动一周所需时间为___________，绕太阳转动一周所需时间为___________。 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260475" cy="1173480"/>
            <wp:effectExtent l="0" t="0" r="15875" b="7620"/>
            <wp:docPr id="504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图片 14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某时刻有一辆快速公交车甲和一辆普通公交车乙，从同一路口同时向东匀速行驶，它们的路程随时间变化的图象如图所示，则乙车相对于甲车向______方向行驶，运行2min后，两车相距______m.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小聪一家去北京旅游，在北京市郊公路的十字路口，他看到如图所示的交通标志牌，标志牌上的数字“40”表示的意思是_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_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_．汽车在遵守交通规则的前提下，从此标志牌处匀速行驶到达北京，最快需要______h.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902335" cy="476885"/>
            <wp:effectExtent l="0" t="0" r="12065" b="18415"/>
            <wp:docPr id="49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图片 10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汽车以5m/s的速度通过150m长的铁桥，若想让它在相同时间内通过长900m的山洞需要多大的速度？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甲骑自行车以16km/h的速度从某地出发沿平直公路前进0.5h后，乙有急事需追上甲，于是骑摩托车以36km/h的速度从同一地点出发追赶．求：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(1)乙需用多长时间追上甲？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(2)此时甲走过的路程是多少？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>五、综合运用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>23.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某兴趣小组的同学用斜面、小车、长刻度尺、录像机等，研究“斜面上运动的物体，运动路程和通过这段路程所用时间的关系”，如图甲所示。在斜面一侧沿斜面方向固定一长刻度尺，刻度为０的位置在上方，并将该位置作为释放小车的位置。打开录像机的录像功能，并面向刻度尺录像，让小车由静止滑下，滑到底端停止录像，通过播放视频可以确定小车在不同时刻的位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视频显示，小车从０刻度处运动到０.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ｍ刻度处，用时１ｓ，该过程小车的平均速度是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bidi="ar"/>
        </w:rPr>
        <w:t>　　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ｍ／ｓ．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通过视频查找出小车５次的位置，小车从开始运动到各个位置的路程ｓ和对应时间ｔ如下表所示，表中第三行数据为对应时间的平方。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3314700" cy="847725"/>
            <wp:effectExtent l="0" t="0" r="0" b="9525"/>
            <wp:docPr id="497" name="图片 10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图片 107" descr="IMG_25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①根据表中数据，在坐标纸上作出小车运动的ｓ－ｔ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perscript"/>
          <w:lang w:bidi="ar"/>
        </w:rPr>
        <w:t>２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图像。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②经分析可得，小车在斜面上从静止开始运动时，小车运动的路程ｓ与运动时间的平方ｔ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perscript"/>
          <w:lang w:bidi="ar"/>
        </w:rPr>
        <w:t>２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的关系式是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bidi="ar"/>
        </w:rPr>
        <w:t>　　　　　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4743450" cy="1876425"/>
            <wp:effectExtent l="0" t="0" r="0" b="9525"/>
            <wp:docPr id="498" name="图片 10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图片 108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汽车遇到意外情况时紧急停车要经历反应和制动两个过程，汽车在反应过程做匀速直线运动．一辆汽车在平直公路上匀速行驶的过程中，若驾驶员发现前方70 m处有障碍物，采取制动后，汽车继续行驶50 m刚好停在障碍物前10米处，已知该驾驶员的反应时间为0.5 s.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2181225" cy="485775"/>
            <wp:effectExtent l="0" t="0" r="9525" b="9525"/>
            <wp:docPr id="505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" name="图片 10004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求：(1)制动前汽车行驶速度．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(2)若驾驶员酒后驾驶，反应时间变为2 s．计算说明上述情况下，汽车能否安全停下来？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单项选择题</w:t>
      </w: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D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C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D</w:t>
      </w:r>
    </w:p>
    <w:p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　</w:t>
      </w:r>
    </w:p>
    <w:p>
      <w:pPr>
        <w:spacing w:line="30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D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D</w:t>
      </w:r>
    </w:p>
    <w:p>
      <w:pPr>
        <w:pStyle w:val="5"/>
        <w:snapToGrid w:val="0"/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A解析：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v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甲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,v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乙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\f(\f(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s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甲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,t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甲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)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,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\f(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s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乙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,t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乙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))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s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甲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,t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甲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×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t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乙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,s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乙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s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甲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,s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乙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×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t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乙</w:instrTex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instrText xml:space="preserve">,t</w:instrTex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instrText xml:space="preserve">甲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\f(5,4)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×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\f(3,2)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\f(15,8)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.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D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．A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【解析】A．由图像看出两车在0～3s内的图象是一条斜线，表示两辆车做的是匀速直线运动，且在相同时间内乙车通过的路程大于甲车通过的路程，所以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i/>
          <w:color w:val="auto"/>
          <w:sz w:val="24"/>
          <w:szCs w:val="24"/>
          <w:vertAlign w:val="subscript"/>
        </w:rPr>
        <w:t>甲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＜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i/>
          <w:color w:val="auto"/>
          <w:sz w:val="24"/>
          <w:szCs w:val="24"/>
          <w:vertAlign w:val="subscript"/>
        </w:rPr>
        <w:t>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，故A符合题意；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B．0~5s内，乙的路程是15m，乙车的平均速度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29" o:spt="75" alt="eqId95bbb9fb6ae13c26ddc4c8b9be6155d7" type="#_x0000_t75" style="height:27.25pt;width:82.7pt;" o:ole="t" filled="f" o:preferrelative="t" stroked="f" coordsize="21600,21600">
            <v:path/>
            <v:fill on="f" focussize="0,0"/>
            <v:stroke on="f" joinstyle="miter"/>
            <v:imagedata r:id="rId31" o:title="eqId95bbb9fb6ae13c26ddc4c8b9be6155d7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故B不符合题意；C．3~5s内乙车的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-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图像为一水平直线，故乙车在3~5s内静止，甲车的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-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图像为倾斜直线，故甲做匀速运动，以甲车为参照物，乙车是运动的，故C不符合题意；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D．3~5s内乙车的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-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图像为一水平直线，第5s时，乙车静止，速度为零，甲车有一定的速度，两车的速度不相等，故D不符合题意。故选A。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．C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【解析】由题意可知，根据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30" o:spt="75" alt="eqIdece1af0605776533e8742e97c39eb4c1" type="#_x0000_t75" style="height:27.15pt;width:24.6pt;" o:ole="t" filled="f" o:preferrelative="t" stroked="f" coordsize="21600,21600">
            <v:path/>
            <v:fill on="f" focussize="0,0"/>
            <v:stroke on="f" joinstyle="miter"/>
            <v:imagedata r:id="rId33" o:title="eqIdece1af0605776533e8742e97c39eb4c1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，则前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31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4" o:title="eqId56d266a04f3dc7483eddbc26c5e487db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路程所需时间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32" o:spt="75" alt="eqIdba5559a486d2ccd9c146bc26c93875fc" type="#_x0000_t75" style="height:26.9pt;width:44.85pt;" o:ole="t" filled="f" o:preferrelative="t" stroked="f" coordsize="21600,21600">
            <v:path/>
            <v:fill on="f" focussize="0,0"/>
            <v:stroke on="f" joinstyle="miter"/>
            <v:imagedata r:id="rId36" o:title="eqIdba5559a486d2ccd9c146bc26c93875f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后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33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6" o:title="eqId8b2a698891d42c70b597f0da4f215f0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路程所需时间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34" o:spt="75" alt="eqId8e9f38b98eff2b9fe03313e1b4730bd2" type="#_x0000_t75" style="height:29.95pt;width:52.75pt;" o:ole="t" filled="f" o:preferrelative="t" stroked="f" coordsize="21600,21600">
            <v:path/>
            <v:fill on="f" focussize="0,0"/>
            <v:stroke on="f" joinstyle="miter"/>
            <v:imagedata r:id="rId39" o:title="eqId8e9f38b98eff2b9fe03313e1b4730bd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故全程的平均速度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35" o:spt="75" alt="eqIdadb1924cbecd8d7c806392d0fc06c6bb" type="#_x0000_t75" style="height:41.9pt;width:146.05pt;" o:ole="t" filled="f" o:preferrelative="t" stroked="f" coordsize="21600,21600">
            <v:path/>
            <v:fill on="f" focussize="0,0"/>
            <v:stroke on="f" joinstyle="miter"/>
            <v:imagedata r:id="rId41" o:title="eqIdadb1924cbecd8d7c806392d0fc06c6bb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故选C．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二、不定项选择题:（本题满分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分，共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个小题）：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每小题中至少有一个选项是正确的（每小题全选对得3分，漏选得1分，选错或不选得0分）。</w:t>
      </w:r>
    </w:p>
    <w:p>
      <w:pPr>
        <w:pStyle w:val="5"/>
        <w:numPr>
          <w:ilvl w:val="0"/>
          <w:numId w:val="0"/>
        </w:numPr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 A BD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D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【解析】AB．站在斑马线路口的李华，相对行驶的汽车的位置发生了改变，所以，以行驶的汽车为参照物，李华是运动的；相对红绿信号灯的位置没有发生改变，所以，以红绿信号灯为参照物，李华是静止的；故A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正确，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B错误；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C．人的速度一定，人行绿灯时间越短，人走的路程越短，人就可能不能在规定时间内通过马路，人越不安全，故C错误；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D．李华过马路的平均速度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36" o:spt="75" alt="eqId47bffc711c6622111fa1feab49925498" type="#_x0000_t75" style="height:27.1pt;width:103.75pt;" o:ole="t" filled="f" o:preferrelative="t" stroked="f" coordsize="21600,21600">
            <v:path/>
            <v:fill on="f" focussize="0,0"/>
            <v:stroke on="f" joinstyle="miter"/>
            <v:imagedata r:id="rId43" o:title="eqId47bffc711c6622111fa1feab49925498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故D正确。</w:t>
      </w:r>
    </w:p>
    <w:p>
      <w:pPr>
        <w:pStyle w:val="5"/>
        <w:numPr>
          <w:ilvl w:val="0"/>
          <w:numId w:val="0"/>
        </w:numPr>
        <w:snapToGrid w:val="0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13.BCD</w:t>
      </w:r>
    </w:p>
    <w:p>
      <w:pPr>
        <w:pStyle w:val="5"/>
        <w:numPr>
          <w:ilvl w:val="0"/>
          <w:numId w:val="0"/>
        </w:numPr>
        <w:snapToGrid w:val="0"/>
        <w:ind w:leftChars="0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ABD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BCD </w:t>
      </w:r>
    </w:p>
    <w:p>
      <w:pPr>
        <w:pStyle w:val="5"/>
        <w:numPr>
          <w:ilvl w:val="0"/>
          <w:numId w:val="0"/>
        </w:numPr>
        <w:snapToGrid w:val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pStyle w:val="5"/>
        <w:numPr>
          <w:ilvl w:val="0"/>
          <w:numId w:val="0"/>
        </w:numPr>
        <w:snapToGrid w:val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16.长度的测量</w:t>
      </w:r>
    </w:p>
    <w:p>
      <w:pPr>
        <w:pStyle w:val="5"/>
        <w:numPr>
          <w:ilvl w:val="0"/>
          <w:numId w:val="0"/>
        </w:numPr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（1）BDAC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（2）ABC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B；3.45．</w:t>
      </w:r>
    </w:p>
    <w:p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实验器材：刻度尺一把、大头针、足够长的白纸条、圆柱体．</w:t>
      </w:r>
    </w:p>
    <w:p>
      <w:pPr>
        <w:pStyle w:val="5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实验步骤：把白纸条紧紧地缠在圆柱体上一周，用大头针在白纸条重叠处扎孔，取下纸条，用刻度尺量出相邻两孔之间的距离即为圆柱体底面周长．</w:t>
      </w: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b/>
          <w:bCs/>
          <w:color w:val="auto"/>
          <w:position w:val="-24"/>
          <w:sz w:val="24"/>
          <w:szCs w:val="24"/>
          <w:lang w:val="en-US" w:eastAsia="zh-CN"/>
        </w:rPr>
        <w:object>
          <v:shape id="_x0000_i1037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4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 0.7 小  长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静止    运动    24h      一年</w:t>
      </w:r>
    </w:p>
    <w:p>
      <w:pPr>
        <w:pStyle w:val="5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西　600</w:t>
      </w:r>
    </w:p>
    <w:p>
      <w:pPr>
        <w:pStyle w:val="5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解析：由图象知道甲、乙的速度，根据甲、乙的速度关系判断乙相对于甲的运动方向；由速度公式的变形公式求出甲、乙通过的路程，即可求出它们之间的距离．</w:t>
      </w: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行驶速度不能超过40km/h　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1.5</w:t>
      </w: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21.</w:t>
      </w:r>
    </w:p>
    <w:p>
      <w:pP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</w:pP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lang w:val="en-US" w:eastAsia="zh-CN"/>
        </w:rPr>
        <w:t xml:space="preserve">解:   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t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=t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=s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/v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=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lang w:val="en-US" w:eastAsia="zh-CN"/>
        </w:rPr>
        <w:t>150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/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=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 xml:space="preserve">(s)     </w:t>
      </w:r>
    </w:p>
    <w:p>
      <w:pPr>
        <w:pStyle w:val="5"/>
        <w:numPr>
          <w:ilvl w:val="0"/>
          <w:numId w:val="0"/>
        </w:num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v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=s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/t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=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lang w:val="en-US" w:eastAsia="zh-CN"/>
        </w:rPr>
        <w:t>450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/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=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(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  <w:lang w:val="en-US" w:eastAsia="zh-CN"/>
        </w:rPr>
        <w:t>m/</w:t>
      </w:r>
      <w:r>
        <w:rPr>
          <w:rFonts w:hint="eastAsia" w:ascii="宋体" w:hAnsi="宋体" w:eastAsia="宋体" w:cs="宋体"/>
          <w:i w:val="0"/>
          <w:iCs/>
          <w:color w:val="auto"/>
          <w:spacing w:val="-2"/>
          <w:sz w:val="24"/>
          <w:szCs w:val="24"/>
        </w:rPr>
        <w:t>s)</w:t>
      </w:r>
    </w:p>
    <w:p>
      <w:pPr>
        <w:pStyle w:val="5"/>
        <w:snapToGrid w:val="0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22.</w:t>
      </w:r>
    </w:p>
    <w:p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解：(1)设乙追上甲所用时间为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，则甲运动时间为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＋0.5h，由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甲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，即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甲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甲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乙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乙</w:t>
      </w:r>
    </w:p>
    <w:p>
      <w:pPr>
        <w:pStyle w:val="5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得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甲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＋0.5h)＝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乙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</w:p>
    <w:p>
      <w:pPr>
        <w:pStyle w:val="5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16km/h×(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＋0.5h)＝36km/h×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</w:p>
    <w:p>
      <w:pPr>
        <w:pStyle w:val="5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得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h＝24min</w:t>
      </w:r>
    </w:p>
    <w:p>
      <w:pPr>
        <w:pStyle w:val="5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(2)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甲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s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＝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v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bscript"/>
        </w:rPr>
        <w:t>乙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＝36km/h×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h＝14.4km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"/>
        </w:rPr>
        <w:t>23.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t>【答案】（１）０.２　　（２）①如图所示　　　②ｓ＝</w:t>
      </w:r>
      <w:r>
        <w:rPr>
          <w:rFonts w:hint="eastAsia" w:ascii="宋体" w:hAnsi="宋体" w:eastAsia="宋体" w:cs="宋体"/>
          <w:color w:val="auto"/>
          <w:sz w:val="24"/>
          <w:szCs w:val="24"/>
          <w:lang w:bidi="ar"/>
        </w:rPr>
        <w:drawing>
          <wp:inline distT="0" distB="0" distL="114300" distR="114300">
            <wp:extent cx="304800" cy="350520"/>
            <wp:effectExtent l="0" t="0" r="0" b="11430"/>
            <wp:docPr id="502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图片 13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838325" cy="1714500"/>
            <wp:effectExtent l="0" t="0" r="9525" b="0"/>
            <wp:docPr id="503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图片 13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(1) 20 m/s；(2)不能安全停下来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【解析】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（1）驾驶员反应时间0.5 s内，在这个过程中汽车做匀速直线运动，根据题意求得反应时间内汽车通过的路程，根据公式</w:t>
      </w: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38" o:spt="75" alt="eqIdece1af0605776533e8742e97c39eb4c1" type="#_x0000_t75" style="height:27.15pt;width:24.6pt;" o:ole="t" filled="f" o:preferrelative="t" stroked="f" coordsize="21600,21600">
            <v:path/>
            <v:fill on="f" focussize="0,0"/>
            <v:stroke on="f" joinstyle="miter"/>
            <v:imagedata r:id="rId33" o:title="eqIdece1af0605776533e8742e97c39eb4c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可求出汽车制动前的行驶速度；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（2）根据路程等于速度乘以时间计算出反应时间为2秒时的反应距离，结合制动距离，然后做出判断．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（1）根据题意得，汽车的反应距离：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39" o:spt="75" alt="eqIdcba3eee86281a20cf2871f046fc4b871" type="#_x0000_t75" style="height:12.3pt;width:121.35pt;" o:ole="t" filled="f" o:preferrelative="t" stroked="f" coordsize="21600,21600">
            <v:path/>
            <v:fill on="f" focussize="0,0"/>
            <v:stroke on="f" joinstyle="miter"/>
            <v:imagedata r:id="rId50" o:title="eqIdcba3eee86281a20cf2871f046fc4b87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已知该驾驶员的反应时间为0.5 s.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所以汽车制动前的行驶速度等于：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40" o:spt="75" alt="eqIdc7aea86493c4894628f04ea9b2ec1476" type="#_x0000_t75" style="height:27.25pt;width:91.45pt;" o:ole="t" filled="f" o:preferrelative="t" stroked="f" coordsize="21600,21600">
            <v:path/>
            <v:fill on="f" focussize="0,0"/>
            <v:stroke on="f" joinstyle="miter"/>
            <v:imagedata r:id="rId52" o:title="eqIdc7aea86493c4894628f04ea9b2ec1476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（2）反应时间为2 s时的反应距离为；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41" o:spt="75" alt="eqIdfde0497ab28350e10a1123a7dee044cf" type="#_x0000_t75" style="height:12.25pt;width:116.1pt;" o:ole="t" filled="f" o:preferrelative="t" stroked="f" coordsize="21600,21600">
            <v:path/>
            <v:fill on="f" focussize="0,0"/>
            <v:stroke on="f" joinstyle="miter"/>
            <v:imagedata r:id="rId54" o:title="eqIdfde0497ab28350e10a1123a7dee044cf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从发现情况到停下来的总路程：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object>
          <v:shape id="_x0000_i1042" o:spt="75" alt="eqId6cd4cd2521e8234802308d584884625a" type="#_x0000_t75" style="height:12.25pt;width:109.95pt;" o:ole="t" filled="f" o:preferrelative="t" stroked="f" coordsize="21600,21600">
            <v:path/>
            <v:fill on="f" focussize="0,0"/>
            <v:stroke on="f" joinstyle="miter"/>
            <v:imagedata r:id="rId56" o:title="eqId6cd4cd2521e8234802308d584884625a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所以汽车不能安全停下来</w:t>
      </w: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-36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 xml:space="preserve">NUMPAGES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506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6" name="图片 4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4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73FF5"/>
    <w:multiLevelType w:val="singleLevel"/>
    <w:tmpl w:val="57673FF5"/>
    <w:lvl w:ilvl="0" w:tentative="0">
      <w:start w:val="1"/>
      <w:numFmt w:val="upperLetter"/>
      <w:suff w:val="nothing"/>
      <w:lvlText w:val="%1."/>
      <w:lvlJc w:val="left"/>
    </w:lvl>
  </w:abstractNum>
  <w:abstractNum w:abstractNumId="1">
    <w:nsid w:val="5951B044"/>
    <w:multiLevelType w:val="multilevel"/>
    <w:tmpl w:val="5951B044"/>
    <w:lvl w:ilvl="0" w:tentative="0">
      <w:start w:val="1"/>
      <w:numFmt w:val="decimalFullWidth"/>
      <w:suff w:val="nothing"/>
      <w:lvlText w:val="（%1）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772E0194"/>
    <w:multiLevelType w:val="singleLevel"/>
    <w:tmpl w:val="772E019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01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jYmNiMjg2OGYzOTYxMDIxOTQwM2M4ZDVmNzcyYTAifQ=="/>
  </w:docVars>
  <w:rsids>
    <w:rsidRoot w:val="00453D52"/>
    <w:rsid w:val="004151FC"/>
    <w:rsid w:val="00453D52"/>
    <w:rsid w:val="004E732A"/>
    <w:rsid w:val="008540BB"/>
    <w:rsid w:val="008D1024"/>
    <w:rsid w:val="0098156B"/>
    <w:rsid w:val="009868B5"/>
    <w:rsid w:val="00A56728"/>
    <w:rsid w:val="00A666FE"/>
    <w:rsid w:val="00BD731A"/>
    <w:rsid w:val="00C02FC6"/>
    <w:rsid w:val="00D8261F"/>
    <w:rsid w:val="00DA405A"/>
    <w:rsid w:val="00EA730C"/>
    <w:rsid w:val="00FA6899"/>
    <w:rsid w:val="00FF66E4"/>
    <w:rsid w:val="027A385E"/>
    <w:rsid w:val="087E4A95"/>
    <w:rsid w:val="094402F0"/>
    <w:rsid w:val="0CC82169"/>
    <w:rsid w:val="0E9954D5"/>
    <w:rsid w:val="244420BC"/>
    <w:rsid w:val="267F3E53"/>
    <w:rsid w:val="2FD40233"/>
    <w:rsid w:val="2FD70580"/>
    <w:rsid w:val="3CCF2724"/>
    <w:rsid w:val="3D622535"/>
    <w:rsid w:val="51D8148A"/>
    <w:rsid w:val="60695735"/>
    <w:rsid w:val="615D7E5C"/>
    <w:rsid w:val="62191282"/>
    <w:rsid w:val="64037EB6"/>
    <w:rsid w:val="64CF20BA"/>
    <w:rsid w:val="66B531F1"/>
    <w:rsid w:val="7A505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iPriority w:val="99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7"/>
    <w:semiHidden/>
    <w:qFormat/>
    <w:uiPriority w:val="99"/>
    <w:rPr>
      <w:b/>
      <w:bCs/>
    </w:rPr>
  </w:style>
  <w:style w:type="paragraph" w:styleId="3">
    <w:name w:val="annotation text"/>
    <w:basedOn w:val="1"/>
    <w:link w:val="15"/>
    <w:semiHidden/>
    <w:qFormat/>
    <w:uiPriority w:val="99"/>
    <w:pPr>
      <w:jc w:val="left"/>
    </w:pPr>
  </w:style>
  <w:style w:type="paragraph" w:styleId="4">
    <w:name w:val="Body Text"/>
    <w:basedOn w:val="1"/>
    <w:unhideWhenUsed/>
    <w:uiPriority w:val="99"/>
    <w:pPr>
      <w:ind w:left="381"/>
      <w:jc w:val="left"/>
    </w:pPr>
    <w:rPr>
      <w:rFonts w:ascii="宋体" w:hAnsi="宋体"/>
      <w:kern w:val="0"/>
      <w:sz w:val="20"/>
      <w:szCs w:val="20"/>
      <w:lang w:eastAsia="en-US"/>
    </w:rPr>
  </w:style>
  <w:style w:type="paragraph" w:styleId="5">
    <w:name w:val="Plain Text"/>
    <w:basedOn w:val="1"/>
    <w:link w:val="18"/>
    <w:qFormat/>
    <w:uiPriority w:val="99"/>
    <w:rPr>
      <w:rFonts w:ascii="宋体" w:hAnsi="Courier New" w:cs="Courier New"/>
      <w:szCs w:val="21"/>
    </w:r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Emphasis"/>
    <w:basedOn w:val="10"/>
    <w:qFormat/>
    <w:locked/>
    <w:uiPriority w:val="0"/>
    <w:rPr>
      <w:i/>
    </w:rPr>
  </w:style>
  <w:style w:type="character" w:styleId="12">
    <w:name w:val="annotation reference"/>
    <w:basedOn w:val="10"/>
    <w:semiHidden/>
    <w:qFormat/>
    <w:uiPriority w:val="99"/>
    <w:rPr>
      <w:rFonts w:cs="Times New Roman"/>
      <w:sz w:val="21"/>
      <w:szCs w:val="21"/>
    </w:rPr>
  </w:style>
  <w:style w:type="table" w:styleId="14">
    <w:name w:val="Table Grid"/>
    <w:basedOn w:val="13"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Comment Text Char"/>
    <w:basedOn w:val="10"/>
    <w:link w:val="3"/>
    <w:semiHidden/>
    <w:qFormat/>
    <w:uiPriority w:val="99"/>
    <w:rPr>
      <w:rFonts w:ascii="Times New Roman" w:hAnsi="Times New Roman"/>
      <w:szCs w:val="24"/>
    </w:rPr>
  </w:style>
  <w:style w:type="character" w:customStyle="1" w:styleId="16">
    <w:name w:val="latex_linear"/>
    <w:basedOn w:val="10"/>
    <w:qFormat/>
    <w:uiPriority w:val="0"/>
  </w:style>
  <w:style w:type="character" w:customStyle="1" w:styleId="17">
    <w:name w:val="Comment Subject Char"/>
    <w:basedOn w:val="15"/>
    <w:link w:val="2"/>
    <w:semiHidden/>
    <w:qFormat/>
    <w:uiPriority w:val="99"/>
    <w:rPr>
      <w:b/>
      <w:bCs/>
    </w:rPr>
  </w:style>
  <w:style w:type="character" w:customStyle="1" w:styleId="18">
    <w:name w:val="Plain Text Char"/>
    <w:basedOn w:val="10"/>
    <w:link w:val="5"/>
    <w:qFormat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19">
    <w:name w:val="Balloon Text Char"/>
    <w:basedOn w:val="10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Header Char"/>
    <w:basedOn w:val="10"/>
    <w:link w:val="8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Footer Char"/>
    <w:basedOn w:val="10"/>
    <w:link w:val="7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2">
    <w:name w:val="_Style 15"/>
    <w:basedOn w:val="1"/>
    <w:qFormat/>
    <w:uiPriority w:val="99"/>
    <w:pPr>
      <w:widowControl/>
      <w:spacing w:line="300" w:lineRule="auto"/>
      <w:ind w:firstLine="200" w:firstLineChars="200"/>
    </w:pPr>
  </w:style>
  <w:style w:type="paragraph" w:customStyle="1" w:styleId="23">
    <w:name w:val="DefaultParagraph"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image" Target="media/image35.wmf"/><Relationship Id="rId55" Type="http://schemas.openxmlformats.org/officeDocument/2006/relationships/oleObject" Target="embeddings/oleObject18.bin"/><Relationship Id="rId54" Type="http://schemas.openxmlformats.org/officeDocument/2006/relationships/image" Target="media/image34.wmf"/><Relationship Id="rId53" Type="http://schemas.openxmlformats.org/officeDocument/2006/relationships/oleObject" Target="embeddings/oleObject17.bin"/><Relationship Id="rId52" Type="http://schemas.openxmlformats.org/officeDocument/2006/relationships/image" Target="media/image33.wmf"/><Relationship Id="rId51" Type="http://schemas.openxmlformats.org/officeDocument/2006/relationships/oleObject" Target="embeddings/oleObject16.bin"/><Relationship Id="rId50" Type="http://schemas.openxmlformats.org/officeDocument/2006/relationships/image" Target="media/image32.wmf"/><Relationship Id="rId5" Type="http://schemas.openxmlformats.org/officeDocument/2006/relationships/theme" Target="theme/theme1.xml"/><Relationship Id="rId49" Type="http://schemas.openxmlformats.org/officeDocument/2006/relationships/oleObject" Target="embeddings/oleObject15.bin"/><Relationship Id="rId48" Type="http://schemas.openxmlformats.org/officeDocument/2006/relationships/oleObject" Target="embeddings/oleObject14.bin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8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7.wmf"/><Relationship Id="rId40" Type="http://schemas.openxmlformats.org/officeDocument/2006/relationships/oleObject" Target="embeddings/oleObject11.bin"/><Relationship Id="rId4" Type="http://schemas.openxmlformats.org/officeDocument/2006/relationships/footer" Target="footer1.xml"/><Relationship Id="rId39" Type="http://schemas.openxmlformats.org/officeDocument/2006/relationships/image" Target="media/image26.wmf"/><Relationship Id="rId38" Type="http://schemas.openxmlformats.org/officeDocument/2006/relationships/oleObject" Target="embeddings/oleObject10.bin"/><Relationship Id="rId37" Type="http://schemas.openxmlformats.org/officeDocument/2006/relationships/oleObject" Target="embeddings/oleObject9.bin"/><Relationship Id="rId36" Type="http://schemas.openxmlformats.org/officeDocument/2006/relationships/image" Target="media/image25.wmf"/><Relationship Id="rId35" Type="http://schemas.openxmlformats.org/officeDocument/2006/relationships/oleObject" Target="embeddings/oleObject8.bin"/><Relationship Id="rId34" Type="http://schemas.openxmlformats.org/officeDocument/2006/relationships/oleObject" Target="embeddings/oleObject7.bin"/><Relationship Id="rId33" Type="http://schemas.openxmlformats.org/officeDocument/2006/relationships/image" Target="media/image24.wmf"/><Relationship Id="rId32" Type="http://schemas.openxmlformats.org/officeDocument/2006/relationships/oleObject" Target="embeddings/oleObject6.bin"/><Relationship Id="rId31" Type="http://schemas.openxmlformats.org/officeDocument/2006/relationships/image" Target="media/image23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jpeg"/><Relationship Id="rId27" Type="http://schemas.openxmlformats.org/officeDocument/2006/relationships/image" Target="media/image20.jpe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oleObject" Target="embeddings/oleObject4.bin"/><Relationship Id="rId22" Type="http://schemas.openxmlformats.org/officeDocument/2006/relationships/image" Target="media/image16.png"/><Relationship Id="rId21" Type="http://schemas.openxmlformats.org/officeDocument/2006/relationships/image" Target="media/image15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wmf"/><Relationship Id="rId15" Type="http://schemas.openxmlformats.org/officeDocument/2006/relationships/oleObject" Target="embeddings/oleObject2.bin"/><Relationship Id="rId14" Type="http://schemas.openxmlformats.org/officeDocument/2006/relationships/image" Target="media/image10.wmf"/><Relationship Id="rId13" Type="http://schemas.openxmlformats.org/officeDocument/2006/relationships/oleObject" Target="embeddings/oleObject1.bin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2"/>
    <customShpInfo spid="_x0000_s205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5</Pages>
  <Words>2826</Words>
  <Characters>3097</Characters>
  <Lines>0</Lines>
  <Paragraphs>0</Paragraphs>
  <TotalTime>5</TotalTime>
  <ScaleCrop>false</ScaleCrop>
  <LinksUpToDate>false</LinksUpToDate>
  <CharactersWithSpaces>3278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2018-03-05T14:53:00Z</dcterms:created>
  <dc:creator>Administrator</dc:creator>
  <cp:lastModifiedBy>Administrator</cp:lastModifiedBy>
  <dcterms:modified xsi:type="dcterms:W3CDTF">2023-09-15T02:02:08Z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